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0DA" w:rsidRDefault="005C10DA" w:rsidP="00014D3A">
      <w:r w:rsidRPr="003656B8">
        <w:rPr>
          <w:noProof/>
          <w:lang w:eastAsia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style="width:449.25pt;height:289.5pt;visibility:visible">
            <v:imagedata r:id="rId7" o:title=""/>
          </v:shape>
        </w:pict>
      </w:r>
    </w:p>
    <w:p w:rsidR="005C10DA" w:rsidRDefault="005C10DA" w:rsidP="00014D3A">
      <w:bookmarkStart w:id="0" w:name="_GoBack"/>
      <w:bookmarkEnd w:id="0"/>
    </w:p>
    <w:p w:rsidR="005C10DA" w:rsidRDefault="005C10DA" w:rsidP="00014D3A"/>
    <w:p w:rsidR="005C10DA" w:rsidRDefault="005C10DA" w:rsidP="00014D3A"/>
    <w:p w:rsidR="005C10DA" w:rsidRDefault="005C10DA" w:rsidP="00014D3A"/>
    <w:sectPr w:rsidR="005C10DA" w:rsidSect="002105B5">
      <w:headerReference w:type="default" r:id="rId8"/>
      <w:headerReference w:type="first" r:id="rId9"/>
      <w:pgSz w:w="11906" w:h="16838" w:code="9"/>
      <w:pgMar w:top="1418" w:right="1418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0DA" w:rsidRDefault="005C10DA" w:rsidP="008C6C35">
      <w:r>
        <w:separator/>
      </w:r>
    </w:p>
  </w:endnote>
  <w:endnote w:type="continuationSeparator" w:id="0">
    <w:p w:rsidR="005C10DA" w:rsidRDefault="005C10DA" w:rsidP="008C6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Gra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0DA" w:rsidRDefault="005C10DA" w:rsidP="008C6C35">
      <w:r>
        <w:separator/>
      </w:r>
    </w:p>
  </w:footnote>
  <w:footnote w:type="continuationSeparator" w:id="0">
    <w:p w:rsidR="005C10DA" w:rsidRDefault="005C10DA" w:rsidP="008C6C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0DA" w:rsidRPr="0050655F" w:rsidRDefault="005C10DA">
    <w:pPr>
      <w:pStyle w:val="Header"/>
      <w:jc w:val="right"/>
    </w:pPr>
    <w:fldSimple w:instr=" PAGE   \* MERGEFORMAT ">
      <w:r>
        <w:rPr>
          <w:noProof/>
        </w:rPr>
        <w:t>2</w:t>
      </w:r>
    </w:fldSimple>
  </w:p>
  <w:p w:rsidR="005C10DA" w:rsidRDefault="005C10D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0DA" w:rsidRPr="0050655F" w:rsidRDefault="005C10DA" w:rsidP="00867999">
    <w:pPr>
      <w:pStyle w:val="Header"/>
      <w:ind w:left="1985"/>
      <w:jc w:val="right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48EE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48769CE"/>
    <w:multiLevelType w:val="multilevel"/>
    <w:tmpl w:val="13AAE872"/>
    <w:lvl w:ilvl="0">
      <w:start w:val="1"/>
      <w:numFmt w:val="lowerRoman"/>
      <w:lvlText w:val="%1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lowerRoman"/>
      <w:lvlText w:val="%2)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2">
      <w:start w:val="1"/>
      <w:numFmt w:val="lowerRoman"/>
      <w:lvlText w:val="%3)"/>
      <w:lvlJc w:val="right"/>
      <w:pPr>
        <w:tabs>
          <w:tab w:val="num" w:pos="2127"/>
        </w:tabs>
        <w:ind w:left="2127" w:hanging="709"/>
      </w:pPr>
      <w:rPr>
        <w:rFonts w:cs="Times New Roman" w:hint="default"/>
      </w:rPr>
    </w:lvl>
    <w:lvl w:ilvl="3">
      <w:start w:val="1"/>
      <w:numFmt w:val="lowerRoman"/>
      <w:lvlText w:val="%4)"/>
      <w:lvlJc w:val="left"/>
      <w:pPr>
        <w:tabs>
          <w:tab w:val="num" w:pos="2836"/>
        </w:tabs>
        <w:ind w:left="2836" w:hanging="709"/>
      </w:pPr>
      <w:rPr>
        <w:rFonts w:cs="Times New Roman" w:hint="default"/>
      </w:rPr>
    </w:lvl>
    <w:lvl w:ilvl="4">
      <w:start w:val="1"/>
      <w:numFmt w:val="lowerRoman"/>
      <w:lvlText w:val="%5)"/>
      <w:lvlJc w:val="left"/>
      <w:pPr>
        <w:tabs>
          <w:tab w:val="num" w:pos="3545"/>
        </w:tabs>
        <w:ind w:left="3545" w:hanging="709"/>
      </w:pPr>
      <w:rPr>
        <w:rFonts w:cs="Times New Roman" w:hint="default"/>
      </w:rPr>
    </w:lvl>
    <w:lvl w:ilvl="5">
      <w:start w:val="1"/>
      <w:numFmt w:val="lowerRoman"/>
      <w:lvlText w:val="%6)"/>
      <w:lvlJc w:val="right"/>
      <w:pPr>
        <w:tabs>
          <w:tab w:val="num" w:pos="4254"/>
        </w:tabs>
        <w:ind w:left="4254" w:hanging="709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4963"/>
        </w:tabs>
        <w:ind w:left="4963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5672"/>
        </w:tabs>
        <w:ind w:left="5672" w:hanging="709"/>
      </w:pPr>
      <w:rPr>
        <w:rFonts w:cs="Times New Roman" w:hint="default"/>
      </w:rPr>
    </w:lvl>
    <w:lvl w:ilvl="8">
      <w:start w:val="1"/>
      <w:numFmt w:val="lowerRoman"/>
      <w:lvlText w:val="%9)"/>
      <w:lvlJc w:val="right"/>
      <w:pPr>
        <w:tabs>
          <w:tab w:val="num" w:pos="6381"/>
        </w:tabs>
        <w:ind w:left="6381" w:hanging="709"/>
      </w:pPr>
      <w:rPr>
        <w:rFonts w:cs="Times New Roman" w:hint="default"/>
      </w:rPr>
    </w:lvl>
  </w:abstractNum>
  <w:abstractNum w:abstractNumId="2">
    <w:nsid w:val="08403E19"/>
    <w:multiLevelType w:val="multilevel"/>
    <w:tmpl w:val="C61A7D1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 Gras" w:hAnsi="Times New Roman Gras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Times New Roman Gras" w:hAnsi="Times New Roman Gras"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26"/>
        </w:tabs>
        <w:ind w:left="1418" w:hanging="709"/>
      </w:pPr>
      <w:rPr>
        <w:rFonts w:ascii="Times New Roman Gras" w:hAnsi="Times New Roman Gras" w:cs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410"/>
        </w:tabs>
        <w:ind w:left="2410" w:hanging="992"/>
      </w:pPr>
      <w:rPr>
        <w:rFonts w:ascii="Times New Roman Gras" w:hAnsi="Times New Roman Gras" w:cs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3686" w:hanging="12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709" w:hanging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9" w:hanging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9" w:hanging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9" w:hanging="709"/>
      </w:pPr>
      <w:rPr>
        <w:rFonts w:cs="Times New Roman" w:hint="default"/>
      </w:rPr>
    </w:lvl>
  </w:abstractNum>
  <w:abstractNum w:abstractNumId="3">
    <w:nsid w:val="1A1967FE"/>
    <w:multiLevelType w:val="multilevel"/>
    <w:tmpl w:val="981AACA0"/>
    <w:styleLink w:val="ANA"/>
    <w:lvl w:ilvl="0">
      <w:start w:val="1"/>
      <w:numFmt w:val="decimal"/>
      <w:lvlText w:val="%1-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color w:val="auto"/>
        <w:sz w:val="24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27"/>
        </w:tabs>
        <w:ind w:left="2127" w:hanging="709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6"/>
        </w:tabs>
        <w:ind w:left="2836" w:hanging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545" w:hanging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54"/>
        </w:tabs>
        <w:ind w:left="4254" w:hanging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963"/>
        </w:tabs>
        <w:ind w:left="4963" w:hanging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2"/>
        </w:tabs>
        <w:ind w:left="5672" w:hanging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381" w:hanging="709"/>
      </w:pPr>
      <w:rPr>
        <w:rFonts w:cs="Times New Roman" w:hint="default"/>
      </w:rPr>
    </w:lvl>
  </w:abstractNum>
  <w:abstractNum w:abstractNumId="4">
    <w:nsid w:val="224D2274"/>
    <w:multiLevelType w:val="multilevel"/>
    <w:tmpl w:val="31A861B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709"/>
      </w:pPr>
      <w:rPr>
        <w:rFonts w:ascii="Times New Roman Gras" w:hAnsi="Times New Roman Gra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09"/>
      </w:pPr>
      <w:rPr>
        <w:rFonts w:ascii="Times New Roman Gras" w:hAnsi="Times New Roman Gras" w:cs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544"/>
        </w:tabs>
        <w:ind w:left="3544" w:hanging="1276"/>
      </w:pPr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6">
      <w:start w:val="1"/>
      <w:numFmt w:val="lowerRoman"/>
      <w:lvlText w:val="%7)"/>
      <w:lvlJc w:val="left"/>
      <w:pPr>
        <w:tabs>
          <w:tab w:val="num" w:pos="709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5672"/>
        </w:tabs>
        <w:ind w:left="5672" w:hanging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381" w:hanging="709"/>
      </w:pPr>
      <w:rPr>
        <w:rFonts w:cs="Times New Roman" w:hint="default"/>
      </w:rPr>
    </w:lvl>
  </w:abstractNum>
  <w:abstractNum w:abstractNumId="5">
    <w:nsid w:val="2AAA7C52"/>
    <w:multiLevelType w:val="multilevel"/>
    <w:tmpl w:val="3E966F5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 Gras" w:hAnsi="Times New Roman Gras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Times New Roman Gras" w:hAnsi="Times New Roman Gras"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26"/>
        </w:tabs>
        <w:ind w:left="1418" w:hanging="709"/>
      </w:pPr>
      <w:rPr>
        <w:rFonts w:ascii="Times New Roman Gras" w:hAnsi="Times New Roman Gras" w:cs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410"/>
        </w:tabs>
        <w:ind w:left="2410" w:hanging="992"/>
      </w:pPr>
      <w:rPr>
        <w:rFonts w:ascii="Times New Roman Gras" w:hAnsi="Times New Roman Gras" w:cs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3686" w:hanging="1276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09" w:hanging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9" w:hanging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9" w:hanging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9" w:hanging="709"/>
      </w:pPr>
      <w:rPr>
        <w:rFonts w:cs="Times New Roman" w:hint="default"/>
      </w:rPr>
    </w:lvl>
  </w:abstractNum>
  <w:abstractNum w:abstractNumId="6">
    <w:nsid w:val="2B3C650D"/>
    <w:multiLevelType w:val="multilevel"/>
    <w:tmpl w:val="5270180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 Gras" w:hAnsi="Times New Roman Gras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Times New Roman Gras" w:hAnsi="Times New Roman Gras"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26"/>
        </w:tabs>
        <w:ind w:left="1418" w:hanging="709"/>
      </w:pPr>
      <w:rPr>
        <w:rFonts w:ascii="Times New Roman Gras" w:hAnsi="Times New Roman Gras" w:cs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410"/>
        </w:tabs>
        <w:ind w:left="2410" w:hanging="992"/>
      </w:pPr>
      <w:rPr>
        <w:rFonts w:ascii="Times New Roman Gras" w:hAnsi="Times New Roman Gras" w:cs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3686" w:hanging="1276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09" w:hanging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9" w:hanging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9" w:hanging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9" w:hanging="709"/>
      </w:pPr>
      <w:rPr>
        <w:rFonts w:cs="Times New Roman" w:hint="default"/>
      </w:rPr>
    </w:lvl>
  </w:abstractNum>
  <w:abstractNum w:abstractNumId="7">
    <w:nsid w:val="33DA014D"/>
    <w:multiLevelType w:val="multilevel"/>
    <w:tmpl w:val="260C1F0C"/>
    <w:name w:val="ANA3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 Gras" w:hAnsi="Times New Roman Gras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Times New Roman Gras" w:hAnsi="Times New Roman Gras"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26"/>
        </w:tabs>
        <w:ind w:left="1418" w:hanging="709"/>
      </w:pPr>
      <w:rPr>
        <w:rFonts w:ascii="Times New Roman Gras" w:hAnsi="Times New Roman Gras" w:cs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410"/>
        </w:tabs>
        <w:ind w:left="2410" w:hanging="992"/>
      </w:pPr>
      <w:rPr>
        <w:rFonts w:ascii="Times New Roman Gras" w:hAnsi="Times New Roman Gras" w:cs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709" w:hanging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709" w:hanging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9" w:hanging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9" w:hanging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9" w:hanging="709"/>
      </w:pPr>
      <w:rPr>
        <w:rFonts w:cs="Times New Roman" w:hint="default"/>
      </w:rPr>
    </w:lvl>
  </w:abstractNum>
  <w:abstractNum w:abstractNumId="8">
    <w:nsid w:val="39C57328"/>
    <w:multiLevelType w:val="multilevel"/>
    <w:tmpl w:val="EB70B95E"/>
    <w:name w:val="ANA522"/>
    <w:styleLink w:val="Style2"/>
    <w:lvl w:ilvl="0">
      <w:start w:val="1"/>
      <w:numFmt w:val="lowerLetter"/>
      <w:lvlText w:val="%1)"/>
      <w:lvlJc w:val="left"/>
      <w:pPr>
        <w:ind w:left="709" w:hanging="709"/>
      </w:pPr>
      <w:rPr>
        <w:rFonts w:ascii="Times New Roman" w:hAnsi="Times New Roman" w:cs="Times New Roman" w:hint="default"/>
        <w:sz w:val="24"/>
      </w:rPr>
    </w:lvl>
    <w:lvl w:ilvl="1">
      <w:start w:val="1"/>
      <w:numFmt w:val="lowerLetter"/>
      <w:lvlText w:val="%2)"/>
      <w:lvlJc w:val="left"/>
      <w:pPr>
        <w:ind w:left="1418" w:hanging="709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2127" w:hanging="709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836" w:hanging="709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ind w:left="3545" w:hanging="709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4254" w:hanging="709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963" w:hanging="709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672" w:hanging="709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6381" w:hanging="709"/>
      </w:pPr>
      <w:rPr>
        <w:rFonts w:cs="Times New Roman" w:hint="default"/>
      </w:rPr>
    </w:lvl>
  </w:abstractNum>
  <w:abstractNum w:abstractNumId="9">
    <w:nsid w:val="3C2A4725"/>
    <w:multiLevelType w:val="multilevel"/>
    <w:tmpl w:val="2E4A1CA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 Gras" w:hAnsi="Times New Roman Gras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Times New Roman Gras" w:hAnsi="Times New Roman Gras"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26"/>
        </w:tabs>
        <w:ind w:left="1418" w:hanging="709"/>
      </w:pPr>
      <w:rPr>
        <w:rFonts w:ascii="Times New Roman Gras" w:hAnsi="Times New Roman Gras" w:cs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410"/>
        </w:tabs>
        <w:ind w:left="2410" w:hanging="992"/>
      </w:pPr>
      <w:rPr>
        <w:rFonts w:ascii="Times New Roman Gras" w:hAnsi="Times New Roman Gras" w:cs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3686" w:hanging="1276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09" w:hanging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9" w:hanging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9" w:hanging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9" w:hanging="709"/>
      </w:pPr>
      <w:rPr>
        <w:rFonts w:cs="Times New Roman" w:hint="default"/>
      </w:rPr>
    </w:lvl>
  </w:abstractNum>
  <w:abstractNum w:abstractNumId="10">
    <w:nsid w:val="49E761AE"/>
    <w:multiLevelType w:val="multilevel"/>
    <w:tmpl w:val="76F0757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 Gras" w:hAnsi="Times New Roman Gras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Times New Roman Gras" w:hAnsi="Times New Roman Gras"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26"/>
        </w:tabs>
        <w:ind w:left="1418" w:hanging="709"/>
      </w:pPr>
      <w:rPr>
        <w:rFonts w:ascii="Times New Roman Gras" w:hAnsi="Times New Roman Gras" w:cs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410"/>
        </w:tabs>
        <w:ind w:left="2410" w:hanging="992"/>
      </w:pPr>
      <w:rPr>
        <w:rFonts w:ascii="Times New Roman Gras" w:hAnsi="Times New Roman Gras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ind w:left="3686" w:hanging="1276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09" w:hanging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9" w:hanging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9" w:hanging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9" w:hanging="709"/>
      </w:pPr>
      <w:rPr>
        <w:rFonts w:cs="Times New Roman" w:hint="default"/>
      </w:rPr>
    </w:lvl>
  </w:abstractNum>
  <w:abstractNum w:abstractNumId="11">
    <w:nsid w:val="4AEC0CC3"/>
    <w:multiLevelType w:val="multilevel"/>
    <w:tmpl w:val="B56C8F3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Times New Roman Gras" w:hAnsi="Times New Roman Gras" w:cs="Times New Roman" w:hint="default"/>
        <w:b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6">
      <w:start w:val="1"/>
      <w:numFmt w:val="lowerRoman"/>
      <w:lvlText w:val="%7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</w:abstractNum>
  <w:abstractNum w:abstractNumId="12">
    <w:nsid w:val="4E4B6173"/>
    <w:multiLevelType w:val="multilevel"/>
    <w:tmpl w:val="7BA275EA"/>
    <w:name w:val="AN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 Gras" w:hAnsi="Times New Roman Gras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Times New Roman Gras" w:hAnsi="Times New Roman Gras"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09"/>
      </w:pPr>
      <w:rPr>
        <w:rFonts w:ascii="Times New Roman Gras" w:hAnsi="Times New Roman Gras" w:cs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85"/>
        </w:tabs>
        <w:ind w:left="1985" w:hanging="1276"/>
      </w:pPr>
      <w:rPr>
        <w:rFonts w:ascii="Times New Roman Gras" w:hAnsi="Times New Roman Gras" w:cs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>
    <w:nsid w:val="57D66C9D"/>
    <w:multiLevelType w:val="multilevel"/>
    <w:tmpl w:val="BACA79AA"/>
    <w:lvl w:ilvl="0">
      <w:start w:val="1"/>
      <w:numFmt w:val="lowerLetter"/>
      <w:lvlText w:val="%1)"/>
      <w:lvlJc w:val="left"/>
      <w:pPr>
        <w:ind w:left="709" w:hanging="709"/>
      </w:pPr>
      <w:rPr>
        <w:rFonts w:ascii="Times New Roman" w:hAnsi="Times New Roman" w:cs="Times New Roman" w:hint="default"/>
        <w:sz w:val="24"/>
      </w:rPr>
    </w:lvl>
    <w:lvl w:ilvl="1">
      <w:start w:val="1"/>
      <w:numFmt w:val="lowerLetter"/>
      <w:lvlText w:val="%2)"/>
      <w:lvlJc w:val="left"/>
      <w:pPr>
        <w:ind w:left="1418" w:hanging="709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2127" w:hanging="709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836" w:hanging="709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ind w:left="3545" w:hanging="709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ind w:left="4254" w:hanging="709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ind w:left="4963" w:hanging="709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ind w:left="5672" w:hanging="709"/>
      </w:pPr>
      <w:rPr>
        <w:rFonts w:cs="Times New Roman" w:hint="default"/>
      </w:rPr>
    </w:lvl>
    <w:lvl w:ilvl="8">
      <w:start w:val="1"/>
      <w:numFmt w:val="lowerLetter"/>
      <w:lvlText w:val="%9)"/>
      <w:lvlJc w:val="left"/>
      <w:pPr>
        <w:ind w:left="6381" w:hanging="709"/>
      </w:pPr>
      <w:rPr>
        <w:rFonts w:cs="Times New Roman" w:hint="default"/>
      </w:rPr>
    </w:lvl>
  </w:abstractNum>
  <w:abstractNum w:abstractNumId="14">
    <w:nsid w:val="5DFC694A"/>
    <w:multiLevelType w:val="multilevel"/>
    <w:tmpl w:val="F2A2DA3A"/>
    <w:lvl w:ilvl="0">
      <w:start w:val="1"/>
      <w:numFmt w:val="lowerRoman"/>
      <w:lvlText w:val="%1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sz w:val="24"/>
      </w:rPr>
    </w:lvl>
    <w:lvl w:ilvl="1">
      <w:start w:val="1"/>
      <w:numFmt w:val="lowerRoman"/>
      <w:lvlText w:val="%2)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2">
      <w:start w:val="1"/>
      <w:numFmt w:val="lowerRoman"/>
      <w:lvlText w:val="%3)"/>
      <w:lvlJc w:val="right"/>
      <w:pPr>
        <w:tabs>
          <w:tab w:val="num" w:pos="2127"/>
        </w:tabs>
        <w:ind w:left="2127" w:hanging="709"/>
      </w:pPr>
      <w:rPr>
        <w:rFonts w:cs="Times New Roman" w:hint="default"/>
      </w:rPr>
    </w:lvl>
    <w:lvl w:ilvl="3">
      <w:start w:val="1"/>
      <w:numFmt w:val="lowerRoman"/>
      <w:lvlText w:val="%4)"/>
      <w:lvlJc w:val="left"/>
      <w:pPr>
        <w:tabs>
          <w:tab w:val="num" w:pos="2836"/>
        </w:tabs>
        <w:ind w:left="2836" w:hanging="709"/>
      </w:pPr>
      <w:rPr>
        <w:rFonts w:cs="Times New Roman" w:hint="default"/>
      </w:rPr>
    </w:lvl>
    <w:lvl w:ilvl="4">
      <w:start w:val="1"/>
      <w:numFmt w:val="lowerRoman"/>
      <w:lvlText w:val="%5)"/>
      <w:lvlJc w:val="left"/>
      <w:pPr>
        <w:tabs>
          <w:tab w:val="num" w:pos="3545"/>
        </w:tabs>
        <w:ind w:left="3545" w:hanging="709"/>
      </w:pPr>
      <w:rPr>
        <w:rFonts w:cs="Times New Roman" w:hint="default"/>
      </w:rPr>
    </w:lvl>
    <w:lvl w:ilvl="5">
      <w:start w:val="1"/>
      <w:numFmt w:val="lowerRoman"/>
      <w:lvlText w:val="%6)"/>
      <w:lvlJc w:val="right"/>
      <w:pPr>
        <w:tabs>
          <w:tab w:val="num" w:pos="4254"/>
        </w:tabs>
        <w:ind w:left="4254" w:hanging="709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4963"/>
        </w:tabs>
        <w:ind w:left="4963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5672"/>
        </w:tabs>
        <w:ind w:left="5672" w:hanging="709"/>
      </w:pPr>
      <w:rPr>
        <w:rFonts w:cs="Times New Roman" w:hint="default"/>
      </w:rPr>
    </w:lvl>
    <w:lvl w:ilvl="8">
      <w:start w:val="1"/>
      <w:numFmt w:val="lowerRoman"/>
      <w:lvlText w:val="%9)"/>
      <w:lvlJc w:val="right"/>
      <w:pPr>
        <w:tabs>
          <w:tab w:val="num" w:pos="6381"/>
        </w:tabs>
        <w:ind w:left="6381" w:hanging="709"/>
      </w:pPr>
      <w:rPr>
        <w:rFonts w:cs="Times New Roman" w:hint="default"/>
      </w:rPr>
    </w:lvl>
  </w:abstractNum>
  <w:abstractNum w:abstractNumId="15">
    <w:nsid w:val="5F563203"/>
    <w:multiLevelType w:val="multilevel"/>
    <w:tmpl w:val="3554510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 Gras" w:hAnsi="Times New Roman Gras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Times New Roman Gras" w:hAnsi="Times New Roman Gras"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26"/>
        </w:tabs>
        <w:ind w:left="1418" w:hanging="709"/>
      </w:pPr>
      <w:rPr>
        <w:rFonts w:ascii="Times New Roman Gras" w:hAnsi="Times New Roman Gras" w:cs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410"/>
        </w:tabs>
        <w:ind w:left="2410" w:hanging="992"/>
      </w:pPr>
      <w:rPr>
        <w:rFonts w:ascii="Times New Roman Gras" w:hAnsi="Times New Roman Gras" w:cs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3686" w:hanging="1276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09" w:hanging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9" w:hanging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9" w:hanging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9" w:hanging="709"/>
      </w:pPr>
      <w:rPr>
        <w:rFonts w:cs="Times New Roman" w:hint="default"/>
      </w:rPr>
    </w:lvl>
  </w:abstractNum>
  <w:abstractNum w:abstractNumId="16">
    <w:nsid w:val="6420784E"/>
    <w:multiLevelType w:val="multilevel"/>
    <w:tmpl w:val="1944CA08"/>
    <w:name w:val="ANA2"/>
    <w:numStyleLink w:val="Style1"/>
  </w:abstractNum>
  <w:abstractNum w:abstractNumId="17">
    <w:nsid w:val="695D5A83"/>
    <w:multiLevelType w:val="multilevel"/>
    <w:tmpl w:val="130894A8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18"/>
        </w:tabs>
        <w:ind w:left="1418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268"/>
        </w:tabs>
        <w:ind w:left="2268" w:hanging="85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Heading5"/>
      <w:lvlText w:val="%1.%2.%3.%4.%5."/>
      <w:lvlJc w:val="left"/>
      <w:pPr>
        <w:tabs>
          <w:tab w:val="num" w:pos="3544"/>
        </w:tabs>
        <w:ind w:left="3544" w:hanging="1276"/>
      </w:pPr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lowerLetter"/>
      <w:pStyle w:val="Listea"/>
      <w:lvlText w:val="%6)"/>
      <w:lvlJc w:val="left"/>
      <w:pPr>
        <w:tabs>
          <w:tab w:val="num" w:pos="709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6">
      <w:start w:val="1"/>
      <w:numFmt w:val="lowerRoman"/>
      <w:pStyle w:val="Listei"/>
      <w:lvlText w:val="%7)"/>
      <w:lvlJc w:val="left"/>
      <w:pPr>
        <w:tabs>
          <w:tab w:val="num" w:pos="709"/>
        </w:tabs>
        <w:ind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5672"/>
        </w:tabs>
        <w:ind w:left="5672" w:hanging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381" w:hanging="709"/>
      </w:pPr>
      <w:rPr>
        <w:rFonts w:cs="Times New Roman" w:hint="default"/>
      </w:rPr>
    </w:lvl>
  </w:abstractNum>
  <w:abstractNum w:abstractNumId="18">
    <w:nsid w:val="6DF51666"/>
    <w:multiLevelType w:val="multilevel"/>
    <w:tmpl w:val="1944CA08"/>
    <w:styleLink w:val="Style1"/>
    <w:lvl w:ilvl="0">
      <w:start w:val="1"/>
      <w:numFmt w:val="lowerRoman"/>
      <w:lvlText w:val="%1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sz w:val="24"/>
      </w:rPr>
    </w:lvl>
    <w:lvl w:ilvl="1">
      <w:start w:val="1"/>
      <w:numFmt w:val="lowerRoman"/>
      <w:lvlText w:val="%2)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2">
      <w:start w:val="1"/>
      <w:numFmt w:val="lowerRoman"/>
      <w:lvlText w:val="%3)"/>
      <w:lvlJc w:val="right"/>
      <w:pPr>
        <w:tabs>
          <w:tab w:val="num" w:pos="2127"/>
        </w:tabs>
        <w:ind w:left="2127" w:hanging="709"/>
      </w:pPr>
      <w:rPr>
        <w:rFonts w:cs="Times New Roman" w:hint="default"/>
      </w:rPr>
    </w:lvl>
    <w:lvl w:ilvl="3">
      <w:start w:val="1"/>
      <w:numFmt w:val="lowerRoman"/>
      <w:lvlText w:val="%4)"/>
      <w:lvlJc w:val="left"/>
      <w:pPr>
        <w:tabs>
          <w:tab w:val="num" w:pos="2836"/>
        </w:tabs>
        <w:ind w:left="2836" w:hanging="709"/>
      </w:pPr>
      <w:rPr>
        <w:rFonts w:cs="Times New Roman" w:hint="default"/>
      </w:rPr>
    </w:lvl>
    <w:lvl w:ilvl="4">
      <w:start w:val="1"/>
      <w:numFmt w:val="lowerRoman"/>
      <w:lvlText w:val="%5)"/>
      <w:lvlJc w:val="left"/>
      <w:pPr>
        <w:tabs>
          <w:tab w:val="num" w:pos="3545"/>
        </w:tabs>
        <w:ind w:left="3545" w:hanging="709"/>
      </w:pPr>
      <w:rPr>
        <w:rFonts w:cs="Times New Roman" w:hint="default"/>
      </w:rPr>
    </w:lvl>
    <w:lvl w:ilvl="5">
      <w:start w:val="1"/>
      <w:numFmt w:val="lowerRoman"/>
      <w:lvlText w:val="%6)"/>
      <w:lvlJc w:val="right"/>
      <w:pPr>
        <w:tabs>
          <w:tab w:val="num" w:pos="4254"/>
        </w:tabs>
        <w:ind w:left="4254" w:hanging="709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4963"/>
        </w:tabs>
        <w:ind w:left="4963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5672"/>
        </w:tabs>
        <w:ind w:left="5672" w:hanging="709"/>
      </w:pPr>
      <w:rPr>
        <w:rFonts w:cs="Times New Roman" w:hint="default"/>
      </w:rPr>
    </w:lvl>
    <w:lvl w:ilvl="8">
      <w:start w:val="1"/>
      <w:numFmt w:val="lowerRoman"/>
      <w:lvlText w:val="%9)"/>
      <w:lvlJc w:val="right"/>
      <w:pPr>
        <w:tabs>
          <w:tab w:val="num" w:pos="6381"/>
        </w:tabs>
        <w:ind w:left="6381" w:hanging="709"/>
      </w:pPr>
      <w:rPr>
        <w:rFonts w:cs="Times New Roman" w:hint="default"/>
      </w:rPr>
    </w:lvl>
  </w:abstractNum>
  <w:abstractNum w:abstractNumId="19">
    <w:nsid w:val="6E4E0573"/>
    <w:multiLevelType w:val="multilevel"/>
    <w:tmpl w:val="E2DCD46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Times New Roman Gras" w:hAnsi="Times New Roman Gra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09"/>
      </w:pPr>
      <w:rPr>
        <w:rFonts w:ascii="Times New Roman Gras" w:hAnsi="Times New Roman Gras" w:cs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544"/>
        </w:tabs>
        <w:ind w:left="3544" w:hanging="1276"/>
      </w:pPr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6">
      <w:start w:val="1"/>
      <w:numFmt w:val="lowerRoman"/>
      <w:lvlText w:val="%7)"/>
      <w:lvlJc w:val="left"/>
      <w:pPr>
        <w:tabs>
          <w:tab w:val="num" w:pos="709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5672"/>
        </w:tabs>
        <w:ind w:left="5672" w:hanging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381" w:hanging="709"/>
      </w:pPr>
      <w:rPr>
        <w:rFonts w:cs="Times New Roman" w:hint="default"/>
      </w:rPr>
    </w:lvl>
  </w:abstractNum>
  <w:abstractNum w:abstractNumId="20">
    <w:nsid w:val="6EBC6290"/>
    <w:multiLevelType w:val="multilevel"/>
    <w:tmpl w:val="71648D1A"/>
    <w:name w:val="ANA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 Gras" w:hAnsi="Times New Roman Gras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Times New Roman Gras" w:hAnsi="Times New Roman Gras"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26"/>
        </w:tabs>
        <w:ind w:left="1418" w:hanging="709"/>
      </w:pPr>
      <w:rPr>
        <w:rFonts w:ascii="Times New Roman Gras" w:hAnsi="Times New Roman Gras" w:cs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410"/>
        </w:tabs>
        <w:ind w:left="2410" w:hanging="992"/>
      </w:pPr>
      <w:rPr>
        <w:rFonts w:ascii="Times New Roman Gras" w:hAnsi="Times New Roman Gras" w:cs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709" w:hanging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09" w:hanging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9" w:hanging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9" w:hanging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9" w:hanging="709"/>
      </w:pPr>
      <w:rPr>
        <w:rFonts w:cs="Times New Roman" w:hint="default"/>
      </w:rPr>
    </w:lvl>
  </w:abstractNum>
  <w:abstractNum w:abstractNumId="21">
    <w:nsid w:val="71576683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2">
    <w:nsid w:val="726D0287"/>
    <w:multiLevelType w:val="multilevel"/>
    <w:tmpl w:val="71845A6C"/>
    <w:name w:val="ANA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 Gras" w:hAnsi="Times New Roman Gras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417"/>
        </w:tabs>
        <w:ind w:left="1417" w:hanging="709"/>
      </w:pPr>
      <w:rPr>
        <w:rFonts w:ascii="Times New Roman Gras" w:hAnsi="Times New Roman Gras"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26"/>
        </w:tabs>
        <w:ind w:left="2126" w:hanging="709"/>
      </w:pPr>
      <w:rPr>
        <w:rFonts w:ascii="Times New Roman Gras" w:hAnsi="Times New Roman Gras" w:cs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693"/>
        </w:tabs>
        <w:ind w:left="2693" w:hanging="1276"/>
      </w:pPr>
      <w:rPr>
        <w:rFonts w:ascii="Times New Roman Gras" w:hAnsi="Times New Roman Gras" w:cs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 w:hint="default"/>
      </w:rPr>
    </w:lvl>
  </w:abstractNum>
  <w:abstractNum w:abstractNumId="23">
    <w:nsid w:val="742165A5"/>
    <w:multiLevelType w:val="multilevel"/>
    <w:tmpl w:val="956E205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 Gras" w:hAnsi="Times New Roman Gras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Times New Roman Gras" w:hAnsi="Times New Roman Gras"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26"/>
        </w:tabs>
        <w:ind w:left="1418" w:hanging="709"/>
      </w:pPr>
      <w:rPr>
        <w:rFonts w:ascii="Times New Roman Gras" w:hAnsi="Times New Roman Gras" w:cs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410"/>
        </w:tabs>
        <w:ind w:left="2410" w:hanging="992"/>
      </w:pPr>
      <w:rPr>
        <w:rFonts w:ascii="Times New Roman Gras" w:hAnsi="Times New Roman Gras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ind w:left="3686" w:hanging="1276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09" w:hanging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9" w:hanging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9" w:hanging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9" w:hanging="709"/>
      </w:pPr>
      <w:rPr>
        <w:rFonts w:cs="Times New Roman" w:hint="default"/>
      </w:rPr>
    </w:lvl>
  </w:abstractNum>
  <w:abstractNum w:abstractNumId="24">
    <w:nsid w:val="744372C9"/>
    <w:multiLevelType w:val="multilevel"/>
    <w:tmpl w:val="EB70B95E"/>
    <w:name w:val="ANA522"/>
    <w:numStyleLink w:val="Style2"/>
  </w:abstractNum>
  <w:abstractNum w:abstractNumId="25">
    <w:nsid w:val="75982A41"/>
    <w:multiLevelType w:val="multilevel"/>
    <w:tmpl w:val="C2408980"/>
    <w:name w:val="ANA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 Gras" w:hAnsi="Times New Roman Gras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Times New Roman Gras" w:hAnsi="Times New Roman Gras"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26"/>
        </w:tabs>
        <w:ind w:left="1418" w:hanging="709"/>
      </w:pPr>
      <w:rPr>
        <w:rFonts w:ascii="Times New Roman Gras" w:hAnsi="Times New Roman Gras" w:cs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410"/>
        </w:tabs>
        <w:ind w:left="2410" w:hanging="992"/>
      </w:pPr>
      <w:rPr>
        <w:rFonts w:ascii="Times New Roman Gras" w:hAnsi="Times New Roman Gras" w:cs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3686" w:hanging="1276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09" w:hanging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9" w:hanging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9" w:hanging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9" w:hanging="709"/>
      </w:pPr>
      <w:rPr>
        <w:rFonts w:cs="Times New Roman" w:hint="default"/>
      </w:rPr>
    </w:lvl>
  </w:abstractNum>
  <w:abstractNum w:abstractNumId="26">
    <w:nsid w:val="7DA2776A"/>
    <w:multiLevelType w:val="multilevel"/>
    <w:tmpl w:val="1944CA08"/>
    <w:numStyleLink w:val="Style1"/>
  </w:abstractNum>
  <w:num w:numId="1">
    <w:abstractNumId w:val="3"/>
  </w:num>
  <w:num w:numId="2">
    <w:abstractNumId w:val="18"/>
  </w:num>
  <w:num w:numId="3">
    <w:abstractNumId w:val="23"/>
  </w:num>
  <w:num w:numId="4">
    <w:abstractNumId w:val="10"/>
  </w:num>
  <w:num w:numId="5">
    <w:abstractNumId w:val="25"/>
  </w:num>
  <w:num w:numId="6">
    <w:abstractNumId w:val="8"/>
    <w:lvlOverride w:ilvl="0">
      <w:lvl w:ilvl="0">
        <w:start w:val="1"/>
        <w:numFmt w:val="lowerLetter"/>
        <w:lvlText w:val="%1)"/>
        <w:lvlJc w:val="left"/>
        <w:pPr>
          <w:ind w:left="709" w:hanging="709"/>
        </w:pPr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418" w:hanging="709"/>
        </w:pPr>
        <w:rPr>
          <w:rFonts w:cs="Times New Roman" w:hint="default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2127" w:hanging="709"/>
        </w:pPr>
        <w:rPr>
          <w:rFonts w:cs="Times New Roman" w:hint="default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2836" w:hanging="709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3545" w:hanging="709"/>
        </w:pPr>
        <w:rPr>
          <w:rFonts w:cs="Times New Roman" w:hint="default"/>
        </w:rPr>
      </w:lvl>
    </w:lvlOverride>
    <w:lvlOverride w:ilvl="5">
      <w:lvl w:ilvl="5">
        <w:start w:val="1"/>
        <w:numFmt w:val="lowerLetter"/>
        <w:lvlText w:val="%6)"/>
        <w:lvlJc w:val="left"/>
        <w:pPr>
          <w:ind w:left="4254" w:hanging="709"/>
        </w:pPr>
        <w:rPr>
          <w:rFonts w:cs="Times New Roman" w:hint="default"/>
        </w:rPr>
      </w:lvl>
    </w:lvlOverride>
    <w:lvlOverride w:ilvl="6">
      <w:lvl w:ilvl="6">
        <w:start w:val="1"/>
        <w:numFmt w:val="lowerLetter"/>
        <w:lvlText w:val="%7)"/>
        <w:lvlJc w:val="left"/>
        <w:pPr>
          <w:ind w:left="4963" w:hanging="709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5672" w:hanging="709"/>
        </w:pPr>
        <w:rPr>
          <w:rFonts w:cs="Times New Roman" w:hint="default"/>
        </w:rPr>
      </w:lvl>
    </w:lvlOverride>
    <w:lvlOverride w:ilvl="8">
      <w:lvl w:ilvl="8">
        <w:start w:val="1"/>
        <w:numFmt w:val="lowerLetter"/>
        <w:lvlText w:val="%9)"/>
        <w:lvlJc w:val="left"/>
        <w:pPr>
          <w:ind w:left="6381" w:hanging="709"/>
        </w:pPr>
        <w:rPr>
          <w:rFonts w:cs="Times New Roman" w:hint="default"/>
        </w:rPr>
      </w:lvl>
    </w:lvlOverride>
  </w:num>
  <w:num w:numId="7">
    <w:abstractNumId w:val="8"/>
    <w:lvlOverride w:ilvl="0">
      <w:startOverride w:val="1"/>
      <w:lvl w:ilvl="0">
        <w:start w:val="1"/>
        <w:numFmt w:val="lowerLetter"/>
        <w:lvlText w:val="%1)"/>
        <w:lvlJc w:val="left"/>
        <w:pPr>
          <w:ind w:left="709" w:hanging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vertAlign w:val="baseline"/>
        </w:rPr>
      </w:lvl>
    </w:lvlOverride>
    <w:lvlOverride w:ilvl="1">
      <w:startOverride w:val="1"/>
      <w:lvl w:ilvl="1">
        <w:start w:val="1"/>
        <w:numFmt w:val="lowerLetter"/>
        <w:lvlText w:val="%2)"/>
        <w:lvlJc w:val="left"/>
        <w:pPr>
          <w:ind w:left="1418" w:hanging="709"/>
        </w:pPr>
        <w:rPr>
          <w:rFonts w:cs="Times New Roman" w:hint="default"/>
        </w:rPr>
      </w:lvl>
    </w:lvlOverride>
    <w:lvlOverride w:ilvl="2">
      <w:startOverride w:val="1"/>
      <w:lvl w:ilvl="2">
        <w:start w:val="1"/>
        <w:numFmt w:val="lowerLetter"/>
        <w:lvlText w:val="%3)"/>
        <w:lvlJc w:val="left"/>
        <w:pPr>
          <w:ind w:left="2127" w:hanging="709"/>
        </w:pPr>
        <w:rPr>
          <w:rFonts w:cs="Times New Roman" w:hint="default"/>
        </w:rPr>
      </w:lvl>
    </w:lvlOverride>
    <w:lvlOverride w:ilvl="3">
      <w:startOverride w:val="1"/>
      <w:lvl w:ilvl="3">
        <w:start w:val="1"/>
        <w:numFmt w:val="lowerLetter"/>
        <w:lvlText w:val="%4)"/>
        <w:lvlJc w:val="left"/>
        <w:pPr>
          <w:ind w:left="2836" w:hanging="709"/>
        </w:pPr>
        <w:rPr>
          <w:rFonts w:cs="Times New Roman" w:hint="default"/>
        </w:rPr>
      </w:lvl>
    </w:lvlOverride>
    <w:lvlOverride w:ilvl="4">
      <w:startOverride w:val="1"/>
      <w:lvl w:ilvl="4">
        <w:start w:val="1"/>
        <w:numFmt w:val="lowerLetter"/>
        <w:lvlText w:val="%5)"/>
        <w:lvlJc w:val="left"/>
        <w:pPr>
          <w:ind w:left="3545" w:hanging="709"/>
        </w:pPr>
        <w:rPr>
          <w:rFonts w:cs="Times New Roman" w:hint="default"/>
        </w:rPr>
      </w:lvl>
    </w:lvlOverride>
    <w:lvlOverride w:ilvl="5">
      <w:startOverride w:val="1"/>
      <w:lvl w:ilvl="5">
        <w:start w:val="1"/>
        <w:numFmt w:val="lowerLetter"/>
        <w:lvlText w:val="%6)"/>
        <w:lvlJc w:val="left"/>
        <w:pPr>
          <w:ind w:left="4254" w:hanging="709"/>
        </w:pPr>
        <w:rPr>
          <w:rFonts w:cs="Times New Roman" w:hint="default"/>
        </w:rPr>
      </w:lvl>
    </w:lvlOverride>
    <w:lvlOverride w:ilvl="6">
      <w:startOverride w:val="1"/>
      <w:lvl w:ilvl="6">
        <w:start w:val="1"/>
        <w:numFmt w:val="lowerLetter"/>
        <w:lvlText w:val="%7)"/>
        <w:lvlJc w:val="left"/>
        <w:pPr>
          <w:ind w:left="4963" w:hanging="709"/>
        </w:pPr>
        <w:rPr>
          <w:rFonts w:cs="Times New Roman" w:hint="default"/>
        </w:rPr>
      </w:lvl>
    </w:lvlOverride>
    <w:lvlOverride w:ilvl="7">
      <w:startOverride w:val="1"/>
      <w:lvl w:ilvl="7">
        <w:start w:val="1"/>
        <w:numFmt w:val="lowerLetter"/>
        <w:lvlText w:val="%8)"/>
        <w:lvlJc w:val="left"/>
        <w:pPr>
          <w:ind w:left="5672" w:hanging="709"/>
        </w:pPr>
        <w:rPr>
          <w:rFonts w:cs="Times New Roman" w:hint="default"/>
        </w:rPr>
      </w:lvl>
    </w:lvlOverride>
    <w:lvlOverride w:ilvl="8">
      <w:startOverride w:val="1"/>
      <w:lvl w:ilvl="8">
        <w:start w:val="1"/>
        <w:numFmt w:val="lowerLetter"/>
        <w:lvlText w:val="%9)"/>
        <w:lvlJc w:val="left"/>
        <w:pPr>
          <w:ind w:left="6381" w:hanging="709"/>
        </w:pPr>
        <w:rPr>
          <w:rFonts w:cs="Times New Roman" w:hint="default"/>
        </w:rPr>
      </w:lvl>
    </w:lvlOverride>
  </w:num>
  <w:num w:numId="8">
    <w:abstractNumId w:val="1"/>
  </w:num>
  <w:num w:numId="9">
    <w:abstractNumId w:val="8"/>
  </w:num>
  <w:num w:numId="10">
    <w:abstractNumId w:val="15"/>
  </w:num>
  <w:num w:numId="11">
    <w:abstractNumId w:val="9"/>
  </w:num>
  <w:num w:numId="12">
    <w:abstractNumId w:val="2"/>
  </w:num>
  <w:num w:numId="13">
    <w:abstractNumId w:val="6"/>
  </w:num>
  <w:num w:numId="14">
    <w:abstractNumId w:val="5"/>
  </w:num>
  <w:num w:numId="15">
    <w:abstractNumId w:val="13"/>
  </w:num>
  <w:num w:numId="16">
    <w:abstractNumId w:val="26"/>
  </w:num>
  <w:num w:numId="17">
    <w:abstractNumId w:val="14"/>
  </w:num>
  <w:num w:numId="18">
    <w:abstractNumId w:val="0"/>
  </w:num>
  <w:num w:numId="19">
    <w:abstractNumId w:val="21"/>
  </w:num>
  <w:num w:numId="20">
    <w:abstractNumId w:val="17"/>
  </w:num>
  <w:num w:numId="21">
    <w:abstractNumId w:val="19"/>
  </w:num>
  <w:num w:numId="22">
    <w:abstractNumId w:val="4"/>
  </w:num>
  <w:num w:numId="23">
    <w:abstractNumId w:val="1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val="bestFit" w:percent="306"/>
  <w:stylePaneFormatFilter w:val="5004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646B"/>
    <w:rsid w:val="00001229"/>
    <w:rsid w:val="000012EB"/>
    <w:rsid w:val="0000324E"/>
    <w:rsid w:val="0000591C"/>
    <w:rsid w:val="00005E59"/>
    <w:rsid w:val="00006036"/>
    <w:rsid w:val="0000646B"/>
    <w:rsid w:val="0001074E"/>
    <w:rsid w:val="00010D7C"/>
    <w:rsid w:val="00012477"/>
    <w:rsid w:val="00012B11"/>
    <w:rsid w:val="0001300A"/>
    <w:rsid w:val="00013971"/>
    <w:rsid w:val="00014A6E"/>
    <w:rsid w:val="00014D3A"/>
    <w:rsid w:val="000164C7"/>
    <w:rsid w:val="00016889"/>
    <w:rsid w:val="0001738A"/>
    <w:rsid w:val="00020EF6"/>
    <w:rsid w:val="00022F68"/>
    <w:rsid w:val="000232AB"/>
    <w:rsid w:val="0002716E"/>
    <w:rsid w:val="00032ED9"/>
    <w:rsid w:val="00034A64"/>
    <w:rsid w:val="00037311"/>
    <w:rsid w:val="00043129"/>
    <w:rsid w:val="00053B28"/>
    <w:rsid w:val="000543C6"/>
    <w:rsid w:val="000545C4"/>
    <w:rsid w:val="00055268"/>
    <w:rsid w:val="00055446"/>
    <w:rsid w:val="000557BE"/>
    <w:rsid w:val="000564AE"/>
    <w:rsid w:val="00057A69"/>
    <w:rsid w:val="00065939"/>
    <w:rsid w:val="000677CF"/>
    <w:rsid w:val="00071929"/>
    <w:rsid w:val="00073CC4"/>
    <w:rsid w:val="00074319"/>
    <w:rsid w:val="00075125"/>
    <w:rsid w:val="0007590A"/>
    <w:rsid w:val="000768F2"/>
    <w:rsid w:val="00080F9F"/>
    <w:rsid w:val="000824C0"/>
    <w:rsid w:val="0008528F"/>
    <w:rsid w:val="000873F0"/>
    <w:rsid w:val="00087D4A"/>
    <w:rsid w:val="0009316F"/>
    <w:rsid w:val="0009679B"/>
    <w:rsid w:val="000A089E"/>
    <w:rsid w:val="000A11A8"/>
    <w:rsid w:val="000A4D28"/>
    <w:rsid w:val="000A571A"/>
    <w:rsid w:val="000A5A7E"/>
    <w:rsid w:val="000B1A7B"/>
    <w:rsid w:val="000B324A"/>
    <w:rsid w:val="000B5257"/>
    <w:rsid w:val="000B605B"/>
    <w:rsid w:val="000B7A30"/>
    <w:rsid w:val="000C0844"/>
    <w:rsid w:val="000C1246"/>
    <w:rsid w:val="000C1D06"/>
    <w:rsid w:val="000C29D4"/>
    <w:rsid w:val="000C393F"/>
    <w:rsid w:val="000C6880"/>
    <w:rsid w:val="000C74FA"/>
    <w:rsid w:val="000D2B4D"/>
    <w:rsid w:val="000D5D1D"/>
    <w:rsid w:val="000D749D"/>
    <w:rsid w:val="000D7559"/>
    <w:rsid w:val="000E118A"/>
    <w:rsid w:val="000E6DA6"/>
    <w:rsid w:val="000E7CAE"/>
    <w:rsid w:val="000E7E41"/>
    <w:rsid w:val="000F0B7F"/>
    <w:rsid w:val="000F2A41"/>
    <w:rsid w:val="001007C5"/>
    <w:rsid w:val="001011B2"/>
    <w:rsid w:val="0010192F"/>
    <w:rsid w:val="0010587E"/>
    <w:rsid w:val="001138A1"/>
    <w:rsid w:val="00113A90"/>
    <w:rsid w:val="00115B85"/>
    <w:rsid w:val="00116A4F"/>
    <w:rsid w:val="00121A6B"/>
    <w:rsid w:val="00121FB5"/>
    <w:rsid w:val="00122695"/>
    <w:rsid w:val="001228B6"/>
    <w:rsid w:val="00123630"/>
    <w:rsid w:val="001236B2"/>
    <w:rsid w:val="00125BEC"/>
    <w:rsid w:val="001264A7"/>
    <w:rsid w:val="001300BF"/>
    <w:rsid w:val="00130431"/>
    <w:rsid w:val="00130B00"/>
    <w:rsid w:val="0013166D"/>
    <w:rsid w:val="00132B7C"/>
    <w:rsid w:val="001341F4"/>
    <w:rsid w:val="00134A1E"/>
    <w:rsid w:val="00135B42"/>
    <w:rsid w:val="00135C8F"/>
    <w:rsid w:val="00141656"/>
    <w:rsid w:val="0014175E"/>
    <w:rsid w:val="0014422A"/>
    <w:rsid w:val="00152825"/>
    <w:rsid w:val="00152A7D"/>
    <w:rsid w:val="00152C1F"/>
    <w:rsid w:val="001602E5"/>
    <w:rsid w:val="00160976"/>
    <w:rsid w:val="001642F7"/>
    <w:rsid w:val="00165262"/>
    <w:rsid w:val="001661E9"/>
    <w:rsid w:val="0016636C"/>
    <w:rsid w:val="00166608"/>
    <w:rsid w:val="00167503"/>
    <w:rsid w:val="00167580"/>
    <w:rsid w:val="001677D7"/>
    <w:rsid w:val="00170B62"/>
    <w:rsid w:val="00171D7A"/>
    <w:rsid w:val="00172698"/>
    <w:rsid w:val="00173705"/>
    <w:rsid w:val="0017748C"/>
    <w:rsid w:val="00182285"/>
    <w:rsid w:val="00184FEB"/>
    <w:rsid w:val="00186A61"/>
    <w:rsid w:val="00186DF5"/>
    <w:rsid w:val="00191BCB"/>
    <w:rsid w:val="0019239C"/>
    <w:rsid w:val="001943C5"/>
    <w:rsid w:val="001949D4"/>
    <w:rsid w:val="0019508D"/>
    <w:rsid w:val="00195A45"/>
    <w:rsid w:val="00197C77"/>
    <w:rsid w:val="001A0C5F"/>
    <w:rsid w:val="001A282F"/>
    <w:rsid w:val="001A3C63"/>
    <w:rsid w:val="001A631B"/>
    <w:rsid w:val="001A7935"/>
    <w:rsid w:val="001B1274"/>
    <w:rsid w:val="001B24B1"/>
    <w:rsid w:val="001B2BDB"/>
    <w:rsid w:val="001B48FF"/>
    <w:rsid w:val="001B7DF9"/>
    <w:rsid w:val="001C254E"/>
    <w:rsid w:val="001C3135"/>
    <w:rsid w:val="001C6C16"/>
    <w:rsid w:val="001C7189"/>
    <w:rsid w:val="001C74E9"/>
    <w:rsid w:val="001D1B17"/>
    <w:rsid w:val="001D1DD2"/>
    <w:rsid w:val="001D2102"/>
    <w:rsid w:val="001D3204"/>
    <w:rsid w:val="001D41D9"/>
    <w:rsid w:val="001D5ACF"/>
    <w:rsid w:val="001D6443"/>
    <w:rsid w:val="001D73A9"/>
    <w:rsid w:val="001D7488"/>
    <w:rsid w:val="001E0F6D"/>
    <w:rsid w:val="001E173A"/>
    <w:rsid w:val="001E46FC"/>
    <w:rsid w:val="001E4E87"/>
    <w:rsid w:val="001E5055"/>
    <w:rsid w:val="001E5D7A"/>
    <w:rsid w:val="001E69A2"/>
    <w:rsid w:val="001E6C50"/>
    <w:rsid w:val="001F0873"/>
    <w:rsid w:val="001F4AB2"/>
    <w:rsid w:val="001F7BB1"/>
    <w:rsid w:val="002023CC"/>
    <w:rsid w:val="0020422B"/>
    <w:rsid w:val="00204D76"/>
    <w:rsid w:val="00205ECE"/>
    <w:rsid w:val="00205EDE"/>
    <w:rsid w:val="00206549"/>
    <w:rsid w:val="002105B5"/>
    <w:rsid w:val="00211FF0"/>
    <w:rsid w:val="00215C0B"/>
    <w:rsid w:val="002176DA"/>
    <w:rsid w:val="0022038C"/>
    <w:rsid w:val="002252F5"/>
    <w:rsid w:val="0023046B"/>
    <w:rsid w:val="00232445"/>
    <w:rsid w:val="00232C06"/>
    <w:rsid w:val="0023424E"/>
    <w:rsid w:val="00234362"/>
    <w:rsid w:val="002370E0"/>
    <w:rsid w:val="00240981"/>
    <w:rsid w:val="002423E2"/>
    <w:rsid w:val="002430B6"/>
    <w:rsid w:val="0024397F"/>
    <w:rsid w:val="00247944"/>
    <w:rsid w:val="0025073F"/>
    <w:rsid w:val="0025281A"/>
    <w:rsid w:val="00253B21"/>
    <w:rsid w:val="00254AAE"/>
    <w:rsid w:val="00261FC2"/>
    <w:rsid w:val="002621AC"/>
    <w:rsid w:val="00263114"/>
    <w:rsid w:val="00264F05"/>
    <w:rsid w:val="00265667"/>
    <w:rsid w:val="00265A38"/>
    <w:rsid w:val="0026780A"/>
    <w:rsid w:val="002709AB"/>
    <w:rsid w:val="00271DC8"/>
    <w:rsid w:val="002726DE"/>
    <w:rsid w:val="00273272"/>
    <w:rsid w:val="00274833"/>
    <w:rsid w:val="00275BD5"/>
    <w:rsid w:val="00277D5E"/>
    <w:rsid w:val="00277F45"/>
    <w:rsid w:val="0028013B"/>
    <w:rsid w:val="0028035F"/>
    <w:rsid w:val="00286840"/>
    <w:rsid w:val="00291FEB"/>
    <w:rsid w:val="00292D4E"/>
    <w:rsid w:val="00292E92"/>
    <w:rsid w:val="002946CC"/>
    <w:rsid w:val="002964D8"/>
    <w:rsid w:val="00296671"/>
    <w:rsid w:val="002A1087"/>
    <w:rsid w:val="002A1157"/>
    <w:rsid w:val="002A30B1"/>
    <w:rsid w:val="002A5D0C"/>
    <w:rsid w:val="002A7990"/>
    <w:rsid w:val="002A7A63"/>
    <w:rsid w:val="002B05C2"/>
    <w:rsid w:val="002B0722"/>
    <w:rsid w:val="002B34EA"/>
    <w:rsid w:val="002B4D91"/>
    <w:rsid w:val="002C01A9"/>
    <w:rsid w:val="002C2CEE"/>
    <w:rsid w:val="002C477B"/>
    <w:rsid w:val="002C4CB7"/>
    <w:rsid w:val="002C569B"/>
    <w:rsid w:val="002D05F6"/>
    <w:rsid w:val="002D291B"/>
    <w:rsid w:val="002D3181"/>
    <w:rsid w:val="002D46B6"/>
    <w:rsid w:val="002D6CD4"/>
    <w:rsid w:val="002D760F"/>
    <w:rsid w:val="002E01EA"/>
    <w:rsid w:val="002E1CD1"/>
    <w:rsid w:val="002E44A3"/>
    <w:rsid w:val="002E5046"/>
    <w:rsid w:val="002E5D45"/>
    <w:rsid w:val="002E6B0A"/>
    <w:rsid w:val="002F0023"/>
    <w:rsid w:val="002F0ACC"/>
    <w:rsid w:val="002F1628"/>
    <w:rsid w:val="002F494E"/>
    <w:rsid w:val="002F61EC"/>
    <w:rsid w:val="002F6631"/>
    <w:rsid w:val="002F7FD2"/>
    <w:rsid w:val="003035FA"/>
    <w:rsid w:val="003064F8"/>
    <w:rsid w:val="0030777B"/>
    <w:rsid w:val="003119AC"/>
    <w:rsid w:val="003142EC"/>
    <w:rsid w:val="00314DBE"/>
    <w:rsid w:val="00317A9B"/>
    <w:rsid w:val="003206C0"/>
    <w:rsid w:val="003222FF"/>
    <w:rsid w:val="0032270E"/>
    <w:rsid w:val="00323596"/>
    <w:rsid w:val="00323991"/>
    <w:rsid w:val="003241AF"/>
    <w:rsid w:val="0032499F"/>
    <w:rsid w:val="003264E5"/>
    <w:rsid w:val="003274DA"/>
    <w:rsid w:val="003278F4"/>
    <w:rsid w:val="0033057D"/>
    <w:rsid w:val="00330C24"/>
    <w:rsid w:val="00331BDF"/>
    <w:rsid w:val="003342E3"/>
    <w:rsid w:val="00335929"/>
    <w:rsid w:val="003359CE"/>
    <w:rsid w:val="00336E8A"/>
    <w:rsid w:val="003378FB"/>
    <w:rsid w:val="003421E7"/>
    <w:rsid w:val="0034368B"/>
    <w:rsid w:val="00347E6E"/>
    <w:rsid w:val="00351FA3"/>
    <w:rsid w:val="003520DB"/>
    <w:rsid w:val="0035245A"/>
    <w:rsid w:val="00352DCC"/>
    <w:rsid w:val="00353692"/>
    <w:rsid w:val="003557AC"/>
    <w:rsid w:val="003574B9"/>
    <w:rsid w:val="00360076"/>
    <w:rsid w:val="0036236F"/>
    <w:rsid w:val="003624A1"/>
    <w:rsid w:val="0036354D"/>
    <w:rsid w:val="00363C7B"/>
    <w:rsid w:val="00364977"/>
    <w:rsid w:val="003656B8"/>
    <w:rsid w:val="003726ED"/>
    <w:rsid w:val="003729A3"/>
    <w:rsid w:val="00374B6C"/>
    <w:rsid w:val="0038188E"/>
    <w:rsid w:val="00384CE1"/>
    <w:rsid w:val="00385258"/>
    <w:rsid w:val="00390932"/>
    <w:rsid w:val="003917EC"/>
    <w:rsid w:val="0039448E"/>
    <w:rsid w:val="00395063"/>
    <w:rsid w:val="0039697B"/>
    <w:rsid w:val="00397FB4"/>
    <w:rsid w:val="003A0DE3"/>
    <w:rsid w:val="003A1B16"/>
    <w:rsid w:val="003A1E1C"/>
    <w:rsid w:val="003A2968"/>
    <w:rsid w:val="003A448C"/>
    <w:rsid w:val="003A546C"/>
    <w:rsid w:val="003A592C"/>
    <w:rsid w:val="003A59B7"/>
    <w:rsid w:val="003A59D6"/>
    <w:rsid w:val="003B019D"/>
    <w:rsid w:val="003B33CE"/>
    <w:rsid w:val="003B35FA"/>
    <w:rsid w:val="003B3F5D"/>
    <w:rsid w:val="003B4A2C"/>
    <w:rsid w:val="003B4BB8"/>
    <w:rsid w:val="003B7EFC"/>
    <w:rsid w:val="003C22DD"/>
    <w:rsid w:val="003C27E2"/>
    <w:rsid w:val="003C2F4C"/>
    <w:rsid w:val="003C3A09"/>
    <w:rsid w:val="003C4437"/>
    <w:rsid w:val="003D03E0"/>
    <w:rsid w:val="003D10EB"/>
    <w:rsid w:val="003D17BC"/>
    <w:rsid w:val="003D18E0"/>
    <w:rsid w:val="003D3100"/>
    <w:rsid w:val="003D4B1C"/>
    <w:rsid w:val="003D67A6"/>
    <w:rsid w:val="003E025A"/>
    <w:rsid w:val="003E154B"/>
    <w:rsid w:val="003E1799"/>
    <w:rsid w:val="003E3B1F"/>
    <w:rsid w:val="003E42EA"/>
    <w:rsid w:val="003E4D8E"/>
    <w:rsid w:val="003E5092"/>
    <w:rsid w:val="003E63E4"/>
    <w:rsid w:val="003F053A"/>
    <w:rsid w:val="003F05C7"/>
    <w:rsid w:val="003F32B3"/>
    <w:rsid w:val="003F496B"/>
    <w:rsid w:val="003F57C6"/>
    <w:rsid w:val="00400FC8"/>
    <w:rsid w:val="00410B1F"/>
    <w:rsid w:val="00411C21"/>
    <w:rsid w:val="00414271"/>
    <w:rsid w:val="004157F4"/>
    <w:rsid w:val="004222C6"/>
    <w:rsid w:val="00431D9E"/>
    <w:rsid w:val="00434791"/>
    <w:rsid w:val="0043584F"/>
    <w:rsid w:val="00442802"/>
    <w:rsid w:val="00444421"/>
    <w:rsid w:val="00445414"/>
    <w:rsid w:val="004514D6"/>
    <w:rsid w:val="00452B02"/>
    <w:rsid w:val="00453C83"/>
    <w:rsid w:val="00453DB3"/>
    <w:rsid w:val="00454D27"/>
    <w:rsid w:val="004557D1"/>
    <w:rsid w:val="0045614A"/>
    <w:rsid w:val="00457201"/>
    <w:rsid w:val="00457DC4"/>
    <w:rsid w:val="004626B4"/>
    <w:rsid w:val="00462CE5"/>
    <w:rsid w:val="00463EAF"/>
    <w:rsid w:val="004649F6"/>
    <w:rsid w:val="00467232"/>
    <w:rsid w:val="0046754F"/>
    <w:rsid w:val="00483C36"/>
    <w:rsid w:val="00485317"/>
    <w:rsid w:val="00486A11"/>
    <w:rsid w:val="00486AF8"/>
    <w:rsid w:val="00492FF8"/>
    <w:rsid w:val="00493E0F"/>
    <w:rsid w:val="004963BF"/>
    <w:rsid w:val="004A2AA5"/>
    <w:rsid w:val="004A320E"/>
    <w:rsid w:val="004A43E8"/>
    <w:rsid w:val="004B1B8F"/>
    <w:rsid w:val="004B39C8"/>
    <w:rsid w:val="004B44B9"/>
    <w:rsid w:val="004B608F"/>
    <w:rsid w:val="004C056C"/>
    <w:rsid w:val="004C111F"/>
    <w:rsid w:val="004C302D"/>
    <w:rsid w:val="004C3BB9"/>
    <w:rsid w:val="004C5622"/>
    <w:rsid w:val="004C7996"/>
    <w:rsid w:val="004D1507"/>
    <w:rsid w:val="004D2C05"/>
    <w:rsid w:val="004D5704"/>
    <w:rsid w:val="004D6135"/>
    <w:rsid w:val="004E49FD"/>
    <w:rsid w:val="004E6264"/>
    <w:rsid w:val="004E6C77"/>
    <w:rsid w:val="004F14CE"/>
    <w:rsid w:val="004F1654"/>
    <w:rsid w:val="004F1768"/>
    <w:rsid w:val="004F1BC6"/>
    <w:rsid w:val="004F226C"/>
    <w:rsid w:val="004F3AD7"/>
    <w:rsid w:val="004F5E09"/>
    <w:rsid w:val="0050030B"/>
    <w:rsid w:val="005035B3"/>
    <w:rsid w:val="00503F7B"/>
    <w:rsid w:val="005047FB"/>
    <w:rsid w:val="0050577B"/>
    <w:rsid w:val="005060B0"/>
    <w:rsid w:val="0050655F"/>
    <w:rsid w:val="00506A64"/>
    <w:rsid w:val="00510D3D"/>
    <w:rsid w:val="00510F3C"/>
    <w:rsid w:val="00512681"/>
    <w:rsid w:val="00515289"/>
    <w:rsid w:val="00517F63"/>
    <w:rsid w:val="0052163B"/>
    <w:rsid w:val="005237D2"/>
    <w:rsid w:val="00524ADD"/>
    <w:rsid w:val="00526DD1"/>
    <w:rsid w:val="00530312"/>
    <w:rsid w:val="0053300F"/>
    <w:rsid w:val="00533972"/>
    <w:rsid w:val="00537512"/>
    <w:rsid w:val="00537FB2"/>
    <w:rsid w:val="0054030B"/>
    <w:rsid w:val="00545E5F"/>
    <w:rsid w:val="00546188"/>
    <w:rsid w:val="005470C0"/>
    <w:rsid w:val="005477E5"/>
    <w:rsid w:val="00552DDD"/>
    <w:rsid w:val="005539D4"/>
    <w:rsid w:val="0055719E"/>
    <w:rsid w:val="00557A1C"/>
    <w:rsid w:val="005604C6"/>
    <w:rsid w:val="00562D10"/>
    <w:rsid w:val="00564C2C"/>
    <w:rsid w:val="005658CD"/>
    <w:rsid w:val="0057133D"/>
    <w:rsid w:val="00571CE1"/>
    <w:rsid w:val="005753FA"/>
    <w:rsid w:val="00575F99"/>
    <w:rsid w:val="00577C0F"/>
    <w:rsid w:val="00577D56"/>
    <w:rsid w:val="00582734"/>
    <w:rsid w:val="0058452C"/>
    <w:rsid w:val="00585707"/>
    <w:rsid w:val="00585E29"/>
    <w:rsid w:val="0058638E"/>
    <w:rsid w:val="00587C9A"/>
    <w:rsid w:val="005900BC"/>
    <w:rsid w:val="0059020B"/>
    <w:rsid w:val="005942AB"/>
    <w:rsid w:val="005959F0"/>
    <w:rsid w:val="00595D69"/>
    <w:rsid w:val="005A5E66"/>
    <w:rsid w:val="005A6D0D"/>
    <w:rsid w:val="005B044E"/>
    <w:rsid w:val="005B111E"/>
    <w:rsid w:val="005B2F83"/>
    <w:rsid w:val="005B3BB1"/>
    <w:rsid w:val="005B5C59"/>
    <w:rsid w:val="005B7B29"/>
    <w:rsid w:val="005C10DA"/>
    <w:rsid w:val="005C2095"/>
    <w:rsid w:val="005C21E8"/>
    <w:rsid w:val="005C4C73"/>
    <w:rsid w:val="005D4014"/>
    <w:rsid w:val="005D5D5C"/>
    <w:rsid w:val="005D6AE4"/>
    <w:rsid w:val="005E010E"/>
    <w:rsid w:val="005E607C"/>
    <w:rsid w:val="005F1522"/>
    <w:rsid w:val="005F1596"/>
    <w:rsid w:val="005F1BA2"/>
    <w:rsid w:val="005F2C18"/>
    <w:rsid w:val="005F5054"/>
    <w:rsid w:val="005F72AD"/>
    <w:rsid w:val="005F7516"/>
    <w:rsid w:val="006022A1"/>
    <w:rsid w:val="006060A1"/>
    <w:rsid w:val="0060773B"/>
    <w:rsid w:val="006106C0"/>
    <w:rsid w:val="006126F7"/>
    <w:rsid w:val="00613BBE"/>
    <w:rsid w:val="006203D2"/>
    <w:rsid w:val="00620E65"/>
    <w:rsid w:val="00623352"/>
    <w:rsid w:val="0062341E"/>
    <w:rsid w:val="006307AA"/>
    <w:rsid w:val="006405E5"/>
    <w:rsid w:val="006427FC"/>
    <w:rsid w:val="00646C20"/>
    <w:rsid w:val="00650C73"/>
    <w:rsid w:val="00651136"/>
    <w:rsid w:val="006558D5"/>
    <w:rsid w:val="00657B58"/>
    <w:rsid w:val="00661372"/>
    <w:rsid w:val="0066504B"/>
    <w:rsid w:val="006675DB"/>
    <w:rsid w:val="0067057B"/>
    <w:rsid w:val="00670768"/>
    <w:rsid w:val="006709F2"/>
    <w:rsid w:val="0067152C"/>
    <w:rsid w:val="00673FA9"/>
    <w:rsid w:val="006746AB"/>
    <w:rsid w:val="00674B0A"/>
    <w:rsid w:val="0067790C"/>
    <w:rsid w:val="00683F4B"/>
    <w:rsid w:val="006908E1"/>
    <w:rsid w:val="00691D4F"/>
    <w:rsid w:val="00693AAA"/>
    <w:rsid w:val="00694186"/>
    <w:rsid w:val="0069537A"/>
    <w:rsid w:val="0069561B"/>
    <w:rsid w:val="006A1AFF"/>
    <w:rsid w:val="006A1E6B"/>
    <w:rsid w:val="006A2136"/>
    <w:rsid w:val="006A70DB"/>
    <w:rsid w:val="006A7138"/>
    <w:rsid w:val="006B1469"/>
    <w:rsid w:val="006B160F"/>
    <w:rsid w:val="006B3A0E"/>
    <w:rsid w:val="006B52BE"/>
    <w:rsid w:val="006B7167"/>
    <w:rsid w:val="006C218F"/>
    <w:rsid w:val="006C5709"/>
    <w:rsid w:val="006C5B73"/>
    <w:rsid w:val="006C6219"/>
    <w:rsid w:val="006D025D"/>
    <w:rsid w:val="006D0ECF"/>
    <w:rsid w:val="006D1A11"/>
    <w:rsid w:val="006D1AA7"/>
    <w:rsid w:val="006D2DB6"/>
    <w:rsid w:val="006D344A"/>
    <w:rsid w:val="006D618F"/>
    <w:rsid w:val="006D75F1"/>
    <w:rsid w:val="006D7829"/>
    <w:rsid w:val="006D7F18"/>
    <w:rsid w:val="006E3F4D"/>
    <w:rsid w:val="006E44BC"/>
    <w:rsid w:val="006E629A"/>
    <w:rsid w:val="006E64DB"/>
    <w:rsid w:val="006E7DF1"/>
    <w:rsid w:val="006F3CDB"/>
    <w:rsid w:val="006F3D6D"/>
    <w:rsid w:val="006F3E9A"/>
    <w:rsid w:val="006F5BE1"/>
    <w:rsid w:val="006F6443"/>
    <w:rsid w:val="00700165"/>
    <w:rsid w:val="0070055B"/>
    <w:rsid w:val="0070137F"/>
    <w:rsid w:val="00701E65"/>
    <w:rsid w:val="007020C4"/>
    <w:rsid w:val="0070385C"/>
    <w:rsid w:val="00703FDE"/>
    <w:rsid w:val="00704C37"/>
    <w:rsid w:val="0071039A"/>
    <w:rsid w:val="007105E7"/>
    <w:rsid w:val="00710B83"/>
    <w:rsid w:val="00711B73"/>
    <w:rsid w:val="007131F8"/>
    <w:rsid w:val="00713D16"/>
    <w:rsid w:val="00713D66"/>
    <w:rsid w:val="0071579F"/>
    <w:rsid w:val="0071583D"/>
    <w:rsid w:val="007167DC"/>
    <w:rsid w:val="00716971"/>
    <w:rsid w:val="00717B77"/>
    <w:rsid w:val="00721A66"/>
    <w:rsid w:val="007237D6"/>
    <w:rsid w:val="0072453E"/>
    <w:rsid w:val="007254F4"/>
    <w:rsid w:val="00735650"/>
    <w:rsid w:val="00737B4E"/>
    <w:rsid w:val="007415C9"/>
    <w:rsid w:val="007419E1"/>
    <w:rsid w:val="007423DB"/>
    <w:rsid w:val="00742BCF"/>
    <w:rsid w:val="00742EE7"/>
    <w:rsid w:val="007431AE"/>
    <w:rsid w:val="00743791"/>
    <w:rsid w:val="007469D3"/>
    <w:rsid w:val="007509F9"/>
    <w:rsid w:val="00753080"/>
    <w:rsid w:val="0075335C"/>
    <w:rsid w:val="00755BA9"/>
    <w:rsid w:val="00756491"/>
    <w:rsid w:val="00761B85"/>
    <w:rsid w:val="00762E54"/>
    <w:rsid w:val="00763ABE"/>
    <w:rsid w:val="0076582B"/>
    <w:rsid w:val="007658CB"/>
    <w:rsid w:val="00771722"/>
    <w:rsid w:val="00774903"/>
    <w:rsid w:val="007754C8"/>
    <w:rsid w:val="0078119C"/>
    <w:rsid w:val="00781506"/>
    <w:rsid w:val="007816C5"/>
    <w:rsid w:val="00783238"/>
    <w:rsid w:val="00783D79"/>
    <w:rsid w:val="0078535E"/>
    <w:rsid w:val="00787062"/>
    <w:rsid w:val="007875F4"/>
    <w:rsid w:val="00787C33"/>
    <w:rsid w:val="00790DE6"/>
    <w:rsid w:val="00790F81"/>
    <w:rsid w:val="00791B47"/>
    <w:rsid w:val="00794CF5"/>
    <w:rsid w:val="00797539"/>
    <w:rsid w:val="007A12B4"/>
    <w:rsid w:val="007A26CC"/>
    <w:rsid w:val="007A2EAF"/>
    <w:rsid w:val="007A6398"/>
    <w:rsid w:val="007B0C14"/>
    <w:rsid w:val="007B1B72"/>
    <w:rsid w:val="007B1F78"/>
    <w:rsid w:val="007B2EDF"/>
    <w:rsid w:val="007B427E"/>
    <w:rsid w:val="007B4BB8"/>
    <w:rsid w:val="007B5098"/>
    <w:rsid w:val="007B787A"/>
    <w:rsid w:val="007B78F6"/>
    <w:rsid w:val="007B7A88"/>
    <w:rsid w:val="007C004D"/>
    <w:rsid w:val="007C0957"/>
    <w:rsid w:val="007C145C"/>
    <w:rsid w:val="007C3F3E"/>
    <w:rsid w:val="007C4A50"/>
    <w:rsid w:val="007C7853"/>
    <w:rsid w:val="007D0B71"/>
    <w:rsid w:val="007D110D"/>
    <w:rsid w:val="007D13D6"/>
    <w:rsid w:val="007D21BF"/>
    <w:rsid w:val="007D5EE5"/>
    <w:rsid w:val="007D6A78"/>
    <w:rsid w:val="007D70AC"/>
    <w:rsid w:val="007D745B"/>
    <w:rsid w:val="007E0ABC"/>
    <w:rsid w:val="007E1C05"/>
    <w:rsid w:val="007E7354"/>
    <w:rsid w:val="007F01E2"/>
    <w:rsid w:val="007F313A"/>
    <w:rsid w:val="007F3781"/>
    <w:rsid w:val="007F6D49"/>
    <w:rsid w:val="00804FBC"/>
    <w:rsid w:val="00811242"/>
    <w:rsid w:val="008134D4"/>
    <w:rsid w:val="00815FC4"/>
    <w:rsid w:val="00817387"/>
    <w:rsid w:val="0082006F"/>
    <w:rsid w:val="00822D6B"/>
    <w:rsid w:val="00826E63"/>
    <w:rsid w:val="00826EFC"/>
    <w:rsid w:val="00827BDB"/>
    <w:rsid w:val="0083082D"/>
    <w:rsid w:val="00834486"/>
    <w:rsid w:val="008345FC"/>
    <w:rsid w:val="00837DAC"/>
    <w:rsid w:val="008410BA"/>
    <w:rsid w:val="0084691E"/>
    <w:rsid w:val="008511A2"/>
    <w:rsid w:val="0085304F"/>
    <w:rsid w:val="00856C18"/>
    <w:rsid w:val="0086132C"/>
    <w:rsid w:val="00865755"/>
    <w:rsid w:val="00865F39"/>
    <w:rsid w:val="00866C47"/>
    <w:rsid w:val="00867999"/>
    <w:rsid w:val="00870120"/>
    <w:rsid w:val="008703EB"/>
    <w:rsid w:val="008706A8"/>
    <w:rsid w:val="0087097C"/>
    <w:rsid w:val="00870F14"/>
    <w:rsid w:val="008732CF"/>
    <w:rsid w:val="00875B33"/>
    <w:rsid w:val="008762A9"/>
    <w:rsid w:val="008764C7"/>
    <w:rsid w:val="00883FBB"/>
    <w:rsid w:val="00893275"/>
    <w:rsid w:val="008A0B17"/>
    <w:rsid w:val="008A13A5"/>
    <w:rsid w:val="008A1D37"/>
    <w:rsid w:val="008A2A4D"/>
    <w:rsid w:val="008A2E14"/>
    <w:rsid w:val="008A4338"/>
    <w:rsid w:val="008A5FAC"/>
    <w:rsid w:val="008A6065"/>
    <w:rsid w:val="008A6224"/>
    <w:rsid w:val="008B3E8D"/>
    <w:rsid w:val="008B4C18"/>
    <w:rsid w:val="008B4FE4"/>
    <w:rsid w:val="008B7228"/>
    <w:rsid w:val="008B7FEC"/>
    <w:rsid w:val="008C0AC1"/>
    <w:rsid w:val="008C29DA"/>
    <w:rsid w:val="008C5F01"/>
    <w:rsid w:val="008C5FA8"/>
    <w:rsid w:val="008C6C35"/>
    <w:rsid w:val="008C7EFF"/>
    <w:rsid w:val="008D2D29"/>
    <w:rsid w:val="008D5518"/>
    <w:rsid w:val="008D59AA"/>
    <w:rsid w:val="008D6247"/>
    <w:rsid w:val="008D71F7"/>
    <w:rsid w:val="008D7441"/>
    <w:rsid w:val="008D757C"/>
    <w:rsid w:val="008D7A08"/>
    <w:rsid w:val="008E0AD6"/>
    <w:rsid w:val="008E0B0F"/>
    <w:rsid w:val="008E1FFC"/>
    <w:rsid w:val="008E302A"/>
    <w:rsid w:val="008E43DE"/>
    <w:rsid w:val="008E59C3"/>
    <w:rsid w:val="008E6004"/>
    <w:rsid w:val="008E63FE"/>
    <w:rsid w:val="008E6970"/>
    <w:rsid w:val="008F098E"/>
    <w:rsid w:val="008F1422"/>
    <w:rsid w:val="008F194F"/>
    <w:rsid w:val="008F1DC6"/>
    <w:rsid w:val="008F2711"/>
    <w:rsid w:val="008F4FB2"/>
    <w:rsid w:val="008F7118"/>
    <w:rsid w:val="008F7A80"/>
    <w:rsid w:val="0090245A"/>
    <w:rsid w:val="00906479"/>
    <w:rsid w:val="00907636"/>
    <w:rsid w:val="009127D9"/>
    <w:rsid w:val="0091421C"/>
    <w:rsid w:val="0091517B"/>
    <w:rsid w:val="00915AC4"/>
    <w:rsid w:val="00916E40"/>
    <w:rsid w:val="0091749A"/>
    <w:rsid w:val="009246D0"/>
    <w:rsid w:val="00931C51"/>
    <w:rsid w:val="009324F0"/>
    <w:rsid w:val="00933930"/>
    <w:rsid w:val="00934235"/>
    <w:rsid w:val="0093536C"/>
    <w:rsid w:val="00935D2B"/>
    <w:rsid w:val="00936C42"/>
    <w:rsid w:val="009421FE"/>
    <w:rsid w:val="00946101"/>
    <w:rsid w:val="0095083B"/>
    <w:rsid w:val="00950D9A"/>
    <w:rsid w:val="00953FC3"/>
    <w:rsid w:val="00955251"/>
    <w:rsid w:val="009555CD"/>
    <w:rsid w:val="009618C8"/>
    <w:rsid w:val="0096554A"/>
    <w:rsid w:val="00966157"/>
    <w:rsid w:val="009761A6"/>
    <w:rsid w:val="00976995"/>
    <w:rsid w:val="00977776"/>
    <w:rsid w:val="009806C8"/>
    <w:rsid w:val="009813E5"/>
    <w:rsid w:val="00981ADF"/>
    <w:rsid w:val="00981C8F"/>
    <w:rsid w:val="009820DD"/>
    <w:rsid w:val="00982313"/>
    <w:rsid w:val="009830E7"/>
    <w:rsid w:val="00983330"/>
    <w:rsid w:val="0098552A"/>
    <w:rsid w:val="00991898"/>
    <w:rsid w:val="00992093"/>
    <w:rsid w:val="00993D49"/>
    <w:rsid w:val="009951EE"/>
    <w:rsid w:val="00995652"/>
    <w:rsid w:val="009A0A68"/>
    <w:rsid w:val="009A22A9"/>
    <w:rsid w:val="009A22D4"/>
    <w:rsid w:val="009A355F"/>
    <w:rsid w:val="009A6BF0"/>
    <w:rsid w:val="009A6D09"/>
    <w:rsid w:val="009B6497"/>
    <w:rsid w:val="009B7EFA"/>
    <w:rsid w:val="009C0B11"/>
    <w:rsid w:val="009C1A08"/>
    <w:rsid w:val="009C2D0F"/>
    <w:rsid w:val="009C49A4"/>
    <w:rsid w:val="009C4A8E"/>
    <w:rsid w:val="009C4A8F"/>
    <w:rsid w:val="009C5121"/>
    <w:rsid w:val="009C6612"/>
    <w:rsid w:val="009C684A"/>
    <w:rsid w:val="009D1936"/>
    <w:rsid w:val="009D2C2D"/>
    <w:rsid w:val="009D2E1F"/>
    <w:rsid w:val="009E071A"/>
    <w:rsid w:val="009E1AD3"/>
    <w:rsid w:val="009E48AE"/>
    <w:rsid w:val="009F07E9"/>
    <w:rsid w:val="009F1053"/>
    <w:rsid w:val="009F563A"/>
    <w:rsid w:val="009F7E1B"/>
    <w:rsid w:val="00A004FB"/>
    <w:rsid w:val="00A04EC8"/>
    <w:rsid w:val="00A04FB1"/>
    <w:rsid w:val="00A100F6"/>
    <w:rsid w:val="00A116F8"/>
    <w:rsid w:val="00A11E7F"/>
    <w:rsid w:val="00A12729"/>
    <w:rsid w:val="00A14545"/>
    <w:rsid w:val="00A15902"/>
    <w:rsid w:val="00A15E38"/>
    <w:rsid w:val="00A16AC9"/>
    <w:rsid w:val="00A210C3"/>
    <w:rsid w:val="00A218C3"/>
    <w:rsid w:val="00A248AD"/>
    <w:rsid w:val="00A25BB7"/>
    <w:rsid w:val="00A302E6"/>
    <w:rsid w:val="00A3112E"/>
    <w:rsid w:val="00A33954"/>
    <w:rsid w:val="00A35866"/>
    <w:rsid w:val="00A36FD7"/>
    <w:rsid w:val="00A41385"/>
    <w:rsid w:val="00A43352"/>
    <w:rsid w:val="00A43C16"/>
    <w:rsid w:val="00A43DDC"/>
    <w:rsid w:val="00A45FAA"/>
    <w:rsid w:val="00A4700B"/>
    <w:rsid w:val="00A47488"/>
    <w:rsid w:val="00A47C6A"/>
    <w:rsid w:val="00A501BD"/>
    <w:rsid w:val="00A51E8C"/>
    <w:rsid w:val="00A523D0"/>
    <w:rsid w:val="00A52C84"/>
    <w:rsid w:val="00A534F2"/>
    <w:rsid w:val="00A53B6D"/>
    <w:rsid w:val="00A5544C"/>
    <w:rsid w:val="00A55C64"/>
    <w:rsid w:val="00A55CE9"/>
    <w:rsid w:val="00A5719A"/>
    <w:rsid w:val="00A651C9"/>
    <w:rsid w:val="00A65914"/>
    <w:rsid w:val="00A66CD0"/>
    <w:rsid w:val="00A76B35"/>
    <w:rsid w:val="00A80380"/>
    <w:rsid w:val="00A811BE"/>
    <w:rsid w:val="00A81ABA"/>
    <w:rsid w:val="00A8506B"/>
    <w:rsid w:val="00A85CE1"/>
    <w:rsid w:val="00A86694"/>
    <w:rsid w:val="00A87D1D"/>
    <w:rsid w:val="00A93D8E"/>
    <w:rsid w:val="00A94EA6"/>
    <w:rsid w:val="00A96456"/>
    <w:rsid w:val="00A967A7"/>
    <w:rsid w:val="00AA424A"/>
    <w:rsid w:val="00AA4CDE"/>
    <w:rsid w:val="00AA5058"/>
    <w:rsid w:val="00AA56A4"/>
    <w:rsid w:val="00AA6A30"/>
    <w:rsid w:val="00AA7A6E"/>
    <w:rsid w:val="00AB1C6A"/>
    <w:rsid w:val="00AB2240"/>
    <w:rsid w:val="00AB4448"/>
    <w:rsid w:val="00AB6080"/>
    <w:rsid w:val="00AC3738"/>
    <w:rsid w:val="00AC4837"/>
    <w:rsid w:val="00AC5650"/>
    <w:rsid w:val="00AC6674"/>
    <w:rsid w:val="00AD22B3"/>
    <w:rsid w:val="00AD3C6E"/>
    <w:rsid w:val="00AD5942"/>
    <w:rsid w:val="00AD5E00"/>
    <w:rsid w:val="00AD6AA9"/>
    <w:rsid w:val="00AD6C1B"/>
    <w:rsid w:val="00AD7C1E"/>
    <w:rsid w:val="00AE0664"/>
    <w:rsid w:val="00AE0A8B"/>
    <w:rsid w:val="00AE6CD9"/>
    <w:rsid w:val="00AF09F8"/>
    <w:rsid w:val="00B0070F"/>
    <w:rsid w:val="00B00AC1"/>
    <w:rsid w:val="00B038CC"/>
    <w:rsid w:val="00B112B8"/>
    <w:rsid w:val="00B130DE"/>
    <w:rsid w:val="00B13313"/>
    <w:rsid w:val="00B16152"/>
    <w:rsid w:val="00B174CB"/>
    <w:rsid w:val="00B21244"/>
    <w:rsid w:val="00B2190D"/>
    <w:rsid w:val="00B23AEF"/>
    <w:rsid w:val="00B253B0"/>
    <w:rsid w:val="00B25588"/>
    <w:rsid w:val="00B27E1D"/>
    <w:rsid w:val="00B32398"/>
    <w:rsid w:val="00B33A1C"/>
    <w:rsid w:val="00B355C3"/>
    <w:rsid w:val="00B367DD"/>
    <w:rsid w:val="00B40F89"/>
    <w:rsid w:val="00B4139F"/>
    <w:rsid w:val="00B461F1"/>
    <w:rsid w:val="00B474DB"/>
    <w:rsid w:val="00B539D6"/>
    <w:rsid w:val="00B55665"/>
    <w:rsid w:val="00B56397"/>
    <w:rsid w:val="00B570A8"/>
    <w:rsid w:val="00B57B1C"/>
    <w:rsid w:val="00B61D3F"/>
    <w:rsid w:val="00B62861"/>
    <w:rsid w:val="00B64E44"/>
    <w:rsid w:val="00B653D6"/>
    <w:rsid w:val="00B66BE6"/>
    <w:rsid w:val="00B66DE1"/>
    <w:rsid w:val="00B67A9C"/>
    <w:rsid w:val="00B71620"/>
    <w:rsid w:val="00B719DC"/>
    <w:rsid w:val="00B73E66"/>
    <w:rsid w:val="00B7528C"/>
    <w:rsid w:val="00B7528F"/>
    <w:rsid w:val="00B752EA"/>
    <w:rsid w:val="00B76387"/>
    <w:rsid w:val="00B7794B"/>
    <w:rsid w:val="00B77DD2"/>
    <w:rsid w:val="00B80F53"/>
    <w:rsid w:val="00B831C5"/>
    <w:rsid w:val="00B8385D"/>
    <w:rsid w:val="00B8572C"/>
    <w:rsid w:val="00B90604"/>
    <w:rsid w:val="00B9378D"/>
    <w:rsid w:val="00B95B13"/>
    <w:rsid w:val="00B95D9F"/>
    <w:rsid w:val="00BA0977"/>
    <w:rsid w:val="00BA2248"/>
    <w:rsid w:val="00BA3982"/>
    <w:rsid w:val="00BA3B6D"/>
    <w:rsid w:val="00BA4CF1"/>
    <w:rsid w:val="00BB22BE"/>
    <w:rsid w:val="00BB532F"/>
    <w:rsid w:val="00BB77AA"/>
    <w:rsid w:val="00BC2799"/>
    <w:rsid w:val="00BC532F"/>
    <w:rsid w:val="00BC6642"/>
    <w:rsid w:val="00BD247E"/>
    <w:rsid w:val="00BD3B04"/>
    <w:rsid w:val="00BD550A"/>
    <w:rsid w:val="00BD60E9"/>
    <w:rsid w:val="00BE13A2"/>
    <w:rsid w:val="00BE466C"/>
    <w:rsid w:val="00BE57E3"/>
    <w:rsid w:val="00BE7D45"/>
    <w:rsid w:val="00BF3B55"/>
    <w:rsid w:val="00BF46D2"/>
    <w:rsid w:val="00C0221C"/>
    <w:rsid w:val="00C049FF"/>
    <w:rsid w:val="00C05D3D"/>
    <w:rsid w:val="00C106B2"/>
    <w:rsid w:val="00C108BD"/>
    <w:rsid w:val="00C114F7"/>
    <w:rsid w:val="00C13ABC"/>
    <w:rsid w:val="00C16DD5"/>
    <w:rsid w:val="00C206DE"/>
    <w:rsid w:val="00C21A7E"/>
    <w:rsid w:val="00C21C91"/>
    <w:rsid w:val="00C22178"/>
    <w:rsid w:val="00C226C3"/>
    <w:rsid w:val="00C22C05"/>
    <w:rsid w:val="00C23EC4"/>
    <w:rsid w:val="00C2422D"/>
    <w:rsid w:val="00C24B58"/>
    <w:rsid w:val="00C30AD3"/>
    <w:rsid w:val="00C3152C"/>
    <w:rsid w:val="00C32502"/>
    <w:rsid w:val="00C338FC"/>
    <w:rsid w:val="00C3470B"/>
    <w:rsid w:val="00C3548F"/>
    <w:rsid w:val="00C43A48"/>
    <w:rsid w:val="00C453D1"/>
    <w:rsid w:val="00C46A32"/>
    <w:rsid w:val="00C51BE3"/>
    <w:rsid w:val="00C52E4D"/>
    <w:rsid w:val="00C549BF"/>
    <w:rsid w:val="00C57947"/>
    <w:rsid w:val="00C60611"/>
    <w:rsid w:val="00C60F1D"/>
    <w:rsid w:val="00C615D9"/>
    <w:rsid w:val="00C625BA"/>
    <w:rsid w:val="00C65483"/>
    <w:rsid w:val="00C70210"/>
    <w:rsid w:val="00C70780"/>
    <w:rsid w:val="00C70B53"/>
    <w:rsid w:val="00C71B48"/>
    <w:rsid w:val="00C7349D"/>
    <w:rsid w:val="00C77277"/>
    <w:rsid w:val="00C777CA"/>
    <w:rsid w:val="00C83116"/>
    <w:rsid w:val="00C84B7B"/>
    <w:rsid w:val="00C84F58"/>
    <w:rsid w:val="00C85E21"/>
    <w:rsid w:val="00C86E11"/>
    <w:rsid w:val="00C93A90"/>
    <w:rsid w:val="00C954CE"/>
    <w:rsid w:val="00CA043E"/>
    <w:rsid w:val="00CA14E5"/>
    <w:rsid w:val="00CA3944"/>
    <w:rsid w:val="00CB1485"/>
    <w:rsid w:val="00CB19AB"/>
    <w:rsid w:val="00CB1AC8"/>
    <w:rsid w:val="00CB20F7"/>
    <w:rsid w:val="00CB216A"/>
    <w:rsid w:val="00CB3CC7"/>
    <w:rsid w:val="00CB48FA"/>
    <w:rsid w:val="00CC12E5"/>
    <w:rsid w:val="00CC22B6"/>
    <w:rsid w:val="00CC2D58"/>
    <w:rsid w:val="00CC320B"/>
    <w:rsid w:val="00CC33AD"/>
    <w:rsid w:val="00CC399C"/>
    <w:rsid w:val="00CD2CA6"/>
    <w:rsid w:val="00CD6D62"/>
    <w:rsid w:val="00CE04EB"/>
    <w:rsid w:val="00CE0D4D"/>
    <w:rsid w:val="00CE18B6"/>
    <w:rsid w:val="00CE21DE"/>
    <w:rsid w:val="00CE23DC"/>
    <w:rsid w:val="00CE2CA0"/>
    <w:rsid w:val="00CE71D3"/>
    <w:rsid w:val="00CE78B2"/>
    <w:rsid w:val="00CF4633"/>
    <w:rsid w:val="00CF779C"/>
    <w:rsid w:val="00D012EE"/>
    <w:rsid w:val="00D02F43"/>
    <w:rsid w:val="00D03844"/>
    <w:rsid w:val="00D06AC9"/>
    <w:rsid w:val="00D10403"/>
    <w:rsid w:val="00D11C64"/>
    <w:rsid w:val="00D14177"/>
    <w:rsid w:val="00D14CCE"/>
    <w:rsid w:val="00D16165"/>
    <w:rsid w:val="00D173DD"/>
    <w:rsid w:val="00D24168"/>
    <w:rsid w:val="00D2614E"/>
    <w:rsid w:val="00D27E7D"/>
    <w:rsid w:val="00D30D90"/>
    <w:rsid w:val="00D310F4"/>
    <w:rsid w:val="00D32760"/>
    <w:rsid w:val="00D33F1C"/>
    <w:rsid w:val="00D362F3"/>
    <w:rsid w:val="00D37CFC"/>
    <w:rsid w:val="00D41876"/>
    <w:rsid w:val="00D42F6B"/>
    <w:rsid w:val="00D44797"/>
    <w:rsid w:val="00D453C5"/>
    <w:rsid w:val="00D46568"/>
    <w:rsid w:val="00D47AD7"/>
    <w:rsid w:val="00D50449"/>
    <w:rsid w:val="00D53233"/>
    <w:rsid w:val="00D543D9"/>
    <w:rsid w:val="00D57ED1"/>
    <w:rsid w:val="00D705ED"/>
    <w:rsid w:val="00D70E81"/>
    <w:rsid w:val="00D73289"/>
    <w:rsid w:val="00D75BF7"/>
    <w:rsid w:val="00D80E35"/>
    <w:rsid w:val="00D821A2"/>
    <w:rsid w:val="00D84D18"/>
    <w:rsid w:val="00D8590B"/>
    <w:rsid w:val="00D8678F"/>
    <w:rsid w:val="00D86A8C"/>
    <w:rsid w:val="00D942D4"/>
    <w:rsid w:val="00D94732"/>
    <w:rsid w:val="00D94F28"/>
    <w:rsid w:val="00D953A0"/>
    <w:rsid w:val="00D9562A"/>
    <w:rsid w:val="00D971AC"/>
    <w:rsid w:val="00D97723"/>
    <w:rsid w:val="00DA25E1"/>
    <w:rsid w:val="00DA30A5"/>
    <w:rsid w:val="00DB3E81"/>
    <w:rsid w:val="00DB5D20"/>
    <w:rsid w:val="00DC03C7"/>
    <w:rsid w:val="00DC3774"/>
    <w:rsid w:val="00DC3FC9"/>
    <w:rsid w:val="00DC5947"/>
    <w:rsid w:val="00DC5A64"/>
    <w:rsid w:val="00DC6B28"/>
    <w:rsid w:val="00DD0F06"/>
    <w:rsid w:val="00DD123D"/>
    <w:rsid w:val="00DD4D06"/>
    <w:rsid w:val="00DD4D5E"/>
    <w:rsid w:val="00DE07E0"/>
    <w:rsid w:val="00DE3FD1"/>
    <w:rsid w:val="00DE5465"/>
    <w:rsid w:val="00DE5875"/>
    <w:rsid w:val="00DF0E0C"/>
    <w:rsid w:val="00DF424B"/>
    <w:rsid w:val="00DF5581"/>
    <w:rsid w:val="00E00D2D"/>
    <w:rsid w:val="00E00F4D"/>
    <w:rsid w:val="00E0401B"/>
    <w:rsid w:val="00E0446F"/>
    <w:rsid w:val="00E0561D"/>
    <w:rsid w:val="00E06808"/>
    <w:rsid w:val="00E06D11"/>
    <w:rsid w:val="00E072C7"/>
    <w:rsid w:val="00E07A76"/>
    <w:rsid w:val="00E11345"/>
    <w:rsid w:val="00E119E4"/>
    <w:rsid w:val="00E14117"/>
    <w:rsid w:val="00E17432"/>
    <w:rsid w:val="00E21075"/>
    <w:rsid w:val="00E279FF"/>
    <w:rsid w:val="00E30ADD"/>
    <w:rsid w:val="00E33B41"/>
    <w:rsid w:val="00E35BFD"/>
    <w:rsid w:val="00E35CB1"/>
    <w:rsid w:val="00E35CF0"/>
    <w:rsid w:val="00E360AD"/>
    <w:rsid w:val="00E46BF7"/>
    <w:rsid w:val="00E50003"/>
    <w:rsid w:val="00E50610"/>
    <w:rsid w:val="00E54501"/>
    <w:rsid w:val="00E5547E"/>
    <w:rsid w:val="00E55DE5"/>
    <w:rsid w:val="00E658AE"/>
    <w:rsid w:val="00E6764A"/>
    <w:rsid w:val="00E70323"/>
    <w:rsid w:val="00E7077E"/>
    <w:rsid w:val="00E71551"/>
    <w:rsid w:val="00E71988"/>
    <w:rsid w:val="00E729A3"/>
    <w:rsid w:val="00E72B94"/>
    <w:rsid w:val="00E7309A"/>
    <w:rsid w:val="00E77CA8"/>
    <w:rsid w:val="00E8206A"/>
    <w:rsid w:val="00E8282B"/>
    <w:rsid w:val="00E82B4A"/>
    <w:rsid w:val="00E82CF0"/>
    <w:rsid w:val="00E831A0"/>
    <w:rsid w:val="00E85641"/>
    <w:rsid w:val="00E91A50"/>
    <w:rsid w:val="00E932B0"/>
    <w:rsid w:val="00E94837"/>
    <w:rsid w:val="00E94C17"/>
    <w:rsid w:val="00EA1631"/>
    <w:rsid w:val="00EA1E47"/>
    <w:rsid w:val="00EA2967"/>
    <w:rsid w:val="00EB01FE"/>
    <w:rsid w:val="00EB20FA"/>
    <w:rsid w:val="00EB2106"/>
    <w:rsid w:val="00EB3BD9"/>
    <w:rsid w:val="00EB46F5"/>
    <w:rsid w:val="00EC0BC1"/>
    <w:rsid w:val="00EC3898"/>
    <w:rsid w:val="00EC49A9"/>
    <w:rsid w:val="00EC586C"/>
    <w:rsid w:val="00ED0F5E"/>
    <w:rsid w:val="00ED2AF2"/>
    <w:rsid w:val="00ED3D49"/>
    <w:rsid w:val="00ED4B2B"/>
    <w:rsid w:val="00ED71F7"/>
    <w:rsid w:val="00EE157F"/>
    <w:rsid w:val="00EE509D"/>
    <w:rsid w:val="00EE607E"/>
    <w:rsid w:val="00EE7A0F"/>
    <w:rsid w:val="00EF170B"/>
    <w:rsid w:val="00EF23D8"/>
    <w:rsid w:val="00EF47F9"/>
    <w:rsid w:val="00EF4A71"/>
    <w:rsid w:val="00EF4D24"/>
    <w:rsid w:val="00EF56E5"/>
    <w:rsid w:val="00F0092A"/>
    <w:rsid w:val="00F02363"/>
    <w:rsid w:val="00F024F3"/>
    <w:rsid w:val="00F039A6"/>
    <w:rsid w:val="00F05042"/>
    <w:rsid w:val="00F0721C"/>
    <w:rsid w:val="00F077E3"/>
    <w:rsid w:val="00F10946"/>
    <w:rsid w:val="00F11CAE"/>
    <w:rsid w:val="00F1307D"/>
    <w:rsid w:val="00F13553"/>
    <w:rsid w:val="00F14561"/>
    <w:rsid w:val="00F145AF"/>
    <w:rsid w:val="00F14EAC"/>
    <w:rsid w:val="00F179F7"/>
    <w:rsid w:val="00F2001A"/>
    <w:rsid w:val="00F20999"/>
    <w:rsid w:val="00F220FE"/>
    <w:rsid w:val="00F25044"/>
    <w:rsid w:val="00F25F8A"/>
    <w:rsid w:val="00F2633B"/>
    <w:rsid w:val="00F35A58"/>
    <w:rsid w:val="00F37117"/>
    <w:rsid w:val="00F41A6B"/>
    <w:rsid w:val="00F44D7E"/>
    <w:rsid w:val="00F4559F"/>
    <w:rsid w:val="00F456DE"/>
    <w:rsid w:val="00F4733E"/>
    <w:rsid w:val="00F47FB5"/>
    <w:rsid w:val="00F50197"/>
    <w:rsid w:val="00F5088A"/>
    <w:rsid w:val="00F534A7"/>
    <w:rsid w:val="00F54317"/>
    <w:rsid w:val="00F55951"/>
    <w:rsid w:val="00F55FD0"/>
    <w:rsid w:val="00F5741A"/>
    <w:rsid w:val="00F61C5C"/>
    <w:rsid w:val="00F62744"/>
    <w:rsid w:val="00F62EDE"/>
    <w:rsid w:val="00F640DD"/>
    <w:rsid w:val="00F66F45"/>
    <w:rsid w:val="00F671E9"/>
    <w:rsid w:val="00F743A9"/>
    <w:rsid w:val="00F74CD6"/>
    <w:rsid w:val="00F74DA3"/>
    <w:rsid w:val="00F75891"/>
    <w:rsid w:val="00F76CA0"/>
    <w:rsid w:val="00F77F11"/>
    <w:rsid w:val="00F80322"/>
    <w:rsid w:val="00F8080F"/>
    <w:rsid w:val="00F81951"/>
    <w:rsid w:val="00F81B84"/>
    <w:rsid w:val="00F82A2F"/>
    <w:rsid w:val="00F849E6"/>
    <w:rsid w:val="00F91136"/>
    <w:rsid w:val="00F920C5"/>
    <w:rsid w:val="00F94DA4"/>
    <w:rsid w:val="00F956FB"/>
    <w:rsid w:val="00F96915"/>
    <w:rsid w:val="00FA0D7D"/>
    <w:rsid w:val="00FA2DA5"/>
    <w:rsid w:val="00FA30E6"/>
    <w:rsid w:val="00FA33F0"/>
    <w:rsid w:val="00FA3F23"/>
    <w:rsid w:val="00FA5BA1"/>
    <w:rsid w:val="00FA6919"/>
    <w:rsid w:val="00FB09D4"/>
    <w:rsid w:val="00FB194F"/>
    <w:rsid w:val="00FB3489"/>
    <w:rsid w:val="00FB375B"/>
    <w:rsid w:val="00FB603D"/>
    <w:rsid w:val="00FB72C6"/>
    <w:rsid w:val="00FB7E72"/>
    <w:rsid w:val="00FC1FDD"/>
    <w:rsid w:val="00FC2B82"/>
    <w:rsid w:val="00FC433A"/>
    <w:rsid w:val="00FC5158"/>
    <w:rsid w:val="00FC53FC"/>
    <w:rsid w:val="00FC59ED"/>
    <w:rsid w:val="00FC5C8D"/>
    <w:rsid w:val="00FD02EA"/>
    <w:rsid w:val="00FD049A"/>
    <w:rsid w:val="00FD0A45"/>
    <w:rsid w:val="00FD228D"/>
    <w:rsid w:val="00FD3455"/>
    <w:rsid w:val="00FD3778"/>
    <w:rsid w:val="00FD37E8"/>
    <w:rsid w:val="00FD4D67"/>
    <w:rsid w:val="00FD5BD9"/>
    <w:rsid w:val="00FD6689"/>
    <w:rsid w:val="00FD6C30"/>
    <w:rsid w:val="00FD7580"/>
    <w:rsid w:val="00FE499A"/>
    <w:rsid w:val="00FE5A89"/>
    <w:rsid w:val="00FF14A8"/>
    <w:rsid w:val="00FF19EF"/>
    <w:rsid w:val="00FF319F"/>
    <w:rsid w:val="00FF326B"/>
    <w:rsid w:val="00FF403D"/>
    <w:rsid w:val="00FF4C1E"/>
    <w:rsid w:val="00FF5153"/>
    <w:rsid w:val="00FF6ED3"/>
    <w:rsid w:val="00FF6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21C"/>
    <w:pPr>
      <w:keepNext/>
      <w:keepLines/>
      <w:suppressAutoHyphens/>
      <w:jc w:val="both"/>
    </w:pPr>
    <w:rPr>
      <w:rFonts w:ascii="Times New Roman" w:hAnsi="Times New Roman"/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D3455"/>
    <w:pPr>
      <w:numPr>
        <w:numId w:val="20"/>
      </w:num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rsid w:val="00014A6E"/>
    <w:pPr>
      <w:numPr>
        <w:ilvl w:val="1"/>
        <w:numId w:val="20"/>
      </w:numPr>
      <w:outlineLvl w:val="1"/>
    </w:pPr>
  </w:style>
  <w:style w:type="paragraph" w:styleId="Heading3">
    <w:name w:val="heading 3"/>
    <w:basedOn w:val="Normal"/>
    <w:next w:val="Normal"/>
    <w:link w:val="Heading3Char"/>
    <w:uiPriority w:val="99"/>
    <w:qFormat/>
    <w:rsid w:val="0078119C"/>
    <w:pPr>
      <w:numPr>
        <w:ilvl w:val="2"/>
        <w:numId w:val="20"/>
      </w:numPr>
      <w:outlineLvl w:val="2"/>
    </w:pPr>
  </w:style>
  <w:style w:type="paragraph" w:styleId="Heading4">
    <w:name w:val="heading 4"/>
    <w:basedOn w:val="Normal"/>
    <w:next w:val="Normal"/>
    <w:link w:val="Heading4Char"/>
    <w:uiPriority w:val="99"/>
    <w:qFormat/>
    <w:rsid w:val="003B35FA"/>
    <w:pPr>
      <w:numPr>
        <w:ilvl w:val="3"/>
        <w:numId w:val="20"/>
      </w:num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3B35FA"/>
    <w:pPr>
      <w:numPr>
        <w:ilvl w:val="4"/>
        <w:numId w:val="20"/>
      </w:numPr>
      <w:outlineLvl w:val="4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D3455"/>
    <w:rPr>
      <w:rFonts w:ascii="Times New Roman" w:hAnsi="Times New Roman" w:cs="Times New Roman"/>
      <w:sz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14A6E"/>
    <w:rPr>
      <w:rFonts w:ascii="Times New Roman" w:hAnsi="Times New Roman" w:cs="Times New Roman"/>
      <w:sz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427FC"/>
    <w:rPr>
      <w:rFonts w:ascii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0221C"/>
    <w:rPr>
      <w:rFonts w:ascii="Times New Roman" w:hAnsi="Times New Roman" w:cs="Times New Roman"/>
      <w:sz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0221C"/>
    <w:rPr>
      <w:rFonts w:ascii="Times New Roman" w:hAnsi="Times New Roman" w:cs="Times New Roman"/>
      <w:sz w:val="24"/>
    </w:rPr>
  </w:style>
  <w:style w:type="paragraph" w:styleId="Header">
    <w:name w:val="header"/>
    <w:basedOn w:val="Normal"/>
    <w:link w:val="HeaderChar"/>
    <w:uiPriority w:val="99"/>
    <w:rsid w:val="008C6C3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C6C3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C6C3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C6C35"/>
    <w:rPr>
      <w:rFonts w:cs="Times New Roman"/>
    </w:rPr>
  </w:style>
  <w:style w:type="paragraph" w:styleId="ListParagraph">
    <w:name w:val="List Paragraph"/>
    <w:basedOn w:val="Normal"/>
    <w:uiPriority w:val="99"/>
    <w:qFormat/>
    <w:rsid w:val="003241AF"/>
    <w:pPr>
      <w:ind w:left="720"/>
      <w:contextualSpacing/>
    </w:pPr>
  </w:style>
  <w:style w:type="paragraph" w:styleId="NoSpacing">
    <w:name w:val="No Spacing"/>
    <w:uiPriority w:val="99"/>
    <w:qFormat/>
    <w:rsid w:val="003241AF"/>
    <w:pPr>
      <w:keepNext/>
      <w:keepLines/>
      <w:suppressAutoHyphens/>
      <w:jc w:val="both"/>
    </w:pPr>
    <w:rPr>
      <w:rFonts w:ascii="Times New Roman" w:hAnsi="Times New Roman"/>
      <w:sz w:val="24"/>
      <w:lang w:val="en-US" w:eastAsia="en-US"/>
    </w:rPr>
  </w:style>
  <w:style w:type="paragraph" w:customStyle="1" w:styleId="EntetePetMaj">
    <w:name w:val="Entete PetMaj"/>
    <w:basedOn w:val="Normal"/>
    <w:next w:val="Normal"/>
    <w:link w:val="EntetePetMajCar"/>
    <w:uiPriority w:val="99"/>
    <w:rsid w:val="006427FC"/>
    <w:pPr>
      <w:jc w:val="center"/>
    </w:pPr>
    <w:rPr>
      <w:rFonts w:ascii="Times New Roman Gras" w:hAnsi="Times New Roman Gras"/>
      <w:b/>
      <w:smallCaps/>
      <w:u w:val="single"/>
    </w:rPr>
  </w:style>
  <w:style w:type="paragraph" w:customStyle="1" w:styleId="EnteteMajencadr">
    <w:name w:val="Entete Majencadré"/>
    <w:basedOn w:val="Normal"/>
    <w:next w:val="Normal"/>
    <w:link w:val="EnteteMajencadrCar"/>
    <w:uiPriority w:val="99"/>
    <w:rsid w:val="003B35FA"/>
    <w:pPr>
      <w:pBdr>
        <w:top w:val="single" w:sz="4" w:space="5" w:color="auto"/>
        <w:left w:val="single" w:sz="4" w:space="3" w:color="auto"/>
        <w:bottom w:val="single" w:sz="4" w:space="5" w:color="auto"/>
        <w:right w:val="single" w:sz="4" w:space="5" w:color="auto"/>
      </w:pBdr>
      <w:jc w:val="center"/>
    </w:pPr>
    <w:rPr>
      <w:rFonts w:ascii="Times New Roman Gras" w:hAnsi="Times New Roman Gras"/>
      <w:b/>
      <w:caps/>
    </w:rPr>
  </w:style>
  <w:style w:type="character" w:customStyle="1" w:styleId="EntetePetMajCar">
    <w:name w:val="Entete PetMaj Car"/>
    <w:basedOn w:val="DefaultParagraphFont"/>
    <w:link w:val="EntetePetMaj"/>
    <w:uiPriority w:val="99"/>
    <w:locked/>
    <w:rsid w:val="00C0221C"/>
    <w:rPr>
      <w:rFonts w:ascii="Times New Roman Gras" w:hAnsi="Times New Roman Gras" w:cs="Times New Roman"/>
      <w:b/>
      <w:smallCaps/>
      <w:sz w:val="24"/>
      <w:u w:val="single"/>
    </w:rPr>
  </w:style>
  <w:style w:type="paragraph" w:customStyle="1" w:styleId="Listea">
    <w:name w:val="Liste a)"/>
    <w:basedOn w:val="Heading5"/>
    <w:next w:val="Normal"/>
    <w:link w:val="ListeaCar"/>
    <w:uiPriority w:val="99"/>
    <w:rsid w:val="00EC0BC1"/>
    <w:pPr>
      <w:numPr>
        <w:ilvl w:val="5"/>
      </w:numPr>
      <w:tabs>
        <w:tab w:val="clear" w:pos="709"/>
      </w:tabs>
      <w:ind w:left="1418" w:hanging="709"/>
    </w:pPr>
  </w:style>
  <w:style w:type="character" w:customStyle="1" w:styleId="EnteteMajencadrCar">
    <w:name w:val="Entete Majencadré Car"/>
    <w:basedOn w:val="EntetePetMajCar"/>
    <w:link w:val="EnteteMajencadr"/>
    <w:uiPriority w:val="99"/>
    <w:locked/>
    <w:rsid w:val="00C0221C"/>
    <w:rPr>
      <w:caps/>
    </w:rPr>
  </w:style>
  <w:style w:type="paragraph" w:customStyle="1" w:styleId="Listei">
    <w:name w:val="Liste i)"/>
    <w:basedOn w:val="Listea"/>
    <w:next w:val="Normal"/>
    <w:link w:val="ListeiCar"/>
    <w:uiPriority w:val="99"/>
    <w:rsid w:val="00EC0BC1"/>
    <w:pPr>
      <w:numPr>
        <w:ilvl w:val="6"/>
      </w:numPr>
      <w:tabs>
        <w:tab w:val="clear" w:pos="709"/>
      </w:tabs>
      <w:ind w:hanging="709"/>
    </w:pPr>
  </w:style>
  <w:style w:type="character" w:customStyle="1" w:styleId="ListeaCar">
    <w:name w:val="Liste a) Car"/>
    <w:basedOn w:val="EnteteMajencadrCar"/>
    <w:link w:val="Listea"/>
    <w:uiPriority w:val="99"/>
    <w:locked/>
    <w:rsid w:val="00C0221C"/>
    <w:rPr>
      <w:rFonts w:ascii="Times New Roman" w:hAnsi="Times New Roman"/>
    </w:rPr>
  </w:style>
  <w:style w:type="paragraph" w:customStyle="1" w:styleId="5meniveau">
    <w:name w:val="5ème niveau"/>
    <w:basedOn w:val="Listei"/>
    <w:link w:val="5meniveauCar"/>
    <w:uiPriority w:val="99"/>
    <w:rsid w:val="00700165"/>
    <w:pPr>
      <w:numPr>
        <w:numId w:val="0"/>
      </w:numPr>
      <w:tabs>
        <w:tab w:val="left" w:pos="3686"/>
      </w:tabs>
    </w:pPr>
  </w:style>
  <w:style w:type="character" w:customStyle="1" w:styleId="ListeiCar">
    <w:name w:val="Liste i) Car"/>
    <w:basedOn w:val="ListeaCar"/>
    <w:link w:val="Listei"/>
    <w:uiPriority w:val="99"/>
    <w:locked/>
    <w:rsid w:val="00C0221C"/>
  </w:style>
  <w:style w:type="character" w:customStyle="1" w:styleId="5meniveauCar">
    <w:name w:val="5ème niveau Car"/>
    <w:basedOn w:val="ListeiCar"/>
    <w:link w:val="5meniveau"/>
    <w:uiPriority w:val="99"/>
    <w:locked/>
    <w:rsid w:val="00FC2B82"/>
  </w:style>
  <w:style w:type="paragraph" w:styleId="Title">
    <w:name w:val="Title"/>
    <w:aliases w:val="Grand Titre"/>
    <w:basedOn w:val="Normal"/>
    <w:next w:val="Normal"/>
    <w:link w:val="TitleChar"/>
    <w:uiPriority w:val="99"/>
    <w:qFormat/>
    <w:rsid w:val="000B1A7B"/>
    <w:pPr>
      <w:pBdr>
        <w:top w:val="single" w:sz="8" w:space="10" w:color="auto"/>
        <w:left w:val="single" w:sz="8" w:space="10" w:color="auto"/>
        <w:bottom w:val="single" w:sz="8" w:space="10" w:color="auto"/>
        <w:right w:val="single" w:sz="8" w:space="10" w:color="auto"/>
      </w:pBdr>
      <w:contextualSpacing/>
      <w:jc w:val="center"/>
    </w:pPr>
    <w:rPr>
      <w:rFonts w:ascii="Times New Roman Gras" w:eastAsia="Times New Roman" w:hAnsi="Times New Roman Gras"/>
      <w:b/>
      <w:caps/>
      <w:spacing w:val="5"/>
      <w:kern w:val="28"/>
      <w:sz w:val="28"/>
      <w:szCs w:val="52"/>
    </w:rPr>
  </w:style>
  <w:style w:type="character" w:customStyle="1" w:styleId="TitleChar">
    <w:name w:val="Title Char"/>
    <w:aliases w:val="Grand Titre Char"/>
    <w:basedOn w:val="DefaultParagraphFont"/>
    <w:link w:val="Title"/>
    <w:uiPriority w:val="99"/>
    <w:locked/>
    <w:rsid w:val="000B1A7B"/>
    <w:rPr>
      <w:rFonts w:ascii="Times New Roman Gras" w:hAnsi="Times New Roman Gras" w:cs="Times New Roman"/>
      <w:b/>
      <w:caps/>
      <w:spacing w:val="5"/>
      <w:kern w:val="28"/>
      <w:sz w:val="52"/>
      <w:szCs w:val="52"/>
    </w:rPr>
  </w:style>
  <w:style w:type="paragraph" w:styleId="TOC1">
    <w:name w:val="toc 1"/>
    <w:basedOn w:val="Normal"/>
    <w:next w:val="Normal"/>
    <w:link w:val="TOC1Char"/>
    <w:autoRedefine/>
    <w:uiPriority w:val="99"/>
    <w:rsid w:val="009555CD"/>
    <w:pPr>
      <w:tabs>
        <w:tab w:val="left" w:pos="851"/>
        <w:tab w:val="right" w:leader="dot" w:pos="9639"/>
      </w:tabs>
      <w:spacing w:after="120"/>
      <w:ind w:left="851" w:right="567" w:hanging="851"/>
    </w:pPr>
    <w:rPr>
      <w:caps/>
      <w:sz w:val="20"/>
    </w:rPr>
  </w:style>
  <w:style w:type="paragraph" w:styleId="TOC2">
    <w:name w:val="toc 2"/>
    <w:basedOn w:val="Normal"/>
    <w:next w:val="Normal"/>
    <w:link w:val="TOC2Char"/>
    <w:autoRedefine/>
    <w:uiPriority w:val="99"/>
    <w:rsid w:val="009555CD"/>
    <w:pPr>
      <w:tabs>
        <w:tab w:val="left" w:pos="851"/>
        <w:tab w:val="right" w:leader="dot" w:pos="9639"/>
      </w:tabs>
      <w:spacing w:after="120"/>
      <w:ind w:left="851" w:right="567" w:hanging="851"/>
    </w:pPr>
    <w:rPr>
      <w:caps/>
      <w:sz w:val="20"/>
    </w:rPr>
  </w:style>
  <w:style w:type="paragraph" w:styleId="TOC3">
    <w:name w:val="toc 3"/>
    <w:basedOn w:val="Normal"/>
    <w:next w:val="Normal"/>
    <w:autoRedefine/>
    <w:uiPriority w:val="99"/>
    <w:rsid w:val="00CB48FA"/>
    <w:pPr>
      <w:tabs>
        <w:tab w:val="right" w:leader="dot" w:pos="9639"/>
      </w:tabs>
      <w:spacing w:after="120"/>
      <w:ind w:left="1702" w:right="567" w:hanging="851"/>
    </w:pPr>
    <w:rPr>
      <w:caps/>
      <w:sz w:val="20"/>
    </w:rPr>
  </w:style>
  <w:style w:type="character" w:styleId="Hyperlink">
    <w:name w:val="Hyperlink"/>
    <w:basedOn w:val="DefaultParagraphFont"/>
    <w:uiPriority w:val="99"/>
    <w:rsid w:val="0078119C"/>
    <w:rPr>
      <w:rFonts w:cs="Times New Roman"/>
      <w:color w:val="0000FF"/>
      <w:u w:val="single"/>
    </w:rPr>
  </w:style>
  <w:style w:type="paragraph" w:styleId="TOC4">
    <w:name w:val="toc 4"/>
    <w:basedOn w:val="Normal"/>
    <w:next w:val="Normal"/>
    <w:autoRedefine/>
    <w:uiPriority w:val="99"/>
    <w:rsid w:val="00CB48FA"/>
    <w:pPr>
      <w:tabs>
        <w:tab w:val="left" w:pos="2552"/>
        <w:tab w:val="right" w:leader="dot" w:pos="9639"/>
      </w:tabs>
      <w:spacing w:after="120"/>
      <w:ind w:left="2552" w:right="567" w:hanging="851"/>
    </w:pPr>
    <w:rPr>
      <w:caps/>
      <w:sz w:val="20"/>
    </w:rPr>
  </w:style>
  <w:style w:type="paragraph" w:styleId="TOC5">
    <w:name w:val="toc 5"/>
    <w:basedOn w:val="Normal"/>
    <w:next w:val="Normal"/>
    <w:autoRedefine/>
    <w:uiPriority w:val="99"/>
    <w:rsid w:val="00CB48FA"/>
    <w:pPr>
      <w:tabs>
        <w:tab w:val="left" w:pos="3686"/>
        <w:tab w:val="right" w:leader="dot" w:pos="9639"/>
      </w:tabs>
      <w:spacing w:after="120"/>
      <w:ind w:left="3686" w:right="567" w:hanging="1134"/>
    </w:pPr>
    <w:rPr>
      <w:caps/>
      <w:sz w:val="20"/>
    </w:rPr>
  </w:style>
  <w:style w:type="character" w:customStyle="1" w:styleId="TOC1Char">
    <w:name w:val="TOC 1 Char"/>
    <w:basedOn w:val="DefaultParagraphFont"/>
    <w:link w:val="TOC1"/>
    <w:uiPriority w:val="99"/>
    <w:locked/>
    <w:rsid w:val="009555CD"/>
    <w:rPr>
      <w:rFonts w:ascii="Times New Roman" w:hAnsi="Times New Roman" w:cs="Times New Roman"/>
      <w:caps/>
      <w:sz w:val="20"/>
    </w:rPr>
  </w:style>
  <w:style w:type="character" w:customStyle="1" w:styleId="TOC2Char">
    <w:name w:val="TOC 2 Char"/>
    <w:basedOn w:val="DefaultParagraphFont"/>
    <w:link w:val="TOC2"/>
    <w:uiPriority w:val="99"/>
    <w:locked/>
    <w:rsid w:val="009555CD"/>
    <w:rPr>
      <w:rFonts w:ascii="Times New Roman" w:hAnsi="Times New Roman" w:cs="Times New Roman"/>
      <w:caps/>
      <w:sz w:val="20"/>
    </w:rPr>
  </w:style>
  <w:style w:type="paragraph" w:styleId="TOC6">
    <w:name w:val="toc 6"/>
    <w:basedOn w:val="Normal"/>
    <w:next w:val="Normal"/>
    <w:autoRedefine/>
    <w:uiPriority w:val="99"/>
    <w:semiHidden/>
    <w:rsid w:val="001C6C16"/>
    <w:pPr>
      <w:keepNext w:val="0"/>
      <w:keepLines w:val="0"/>
      <w:suppressAutoHyphens w:val="0"/>
      <w:spacing w:after="100"/>
      <w:ind w:left="1200"/>
    </w:pPr>
    <w:rPr>
      <w:lang w:val="en-US"/>
    </w:rPr>
  </w:style>
  <w:style w:type="paragraph" w:styleId="TOC7">
    <w:name w:val="toc 7"/>
    <w:basedOn w:val="Listei"/>
    <w:next w:val="Normal"/>
    <w:autoRedefine/>
    <w:uiPriority w:val="99"/>
    <w:semiHidden/>
    <w:rsid w:val="001C6C16"/>
    <w:pPr>
      <w:spacing w:after="100"/>
      <w:ind w:left="1440"/>
    </w:pPr>
  </w:style>
  <w:style w:type="paragraph" w:customStyle="1" w:styleId="EnteteMaj">
    <w:name w:val="EnteteMaj"/>
    <w:basedOn w:val="Normal"/>
    <w:link w:val="EnteteMajCar"/>
    <w:uiPriority w:val="99"/>
    <w:rsid w:val="00C0221C"/>
    <w:pPr>
      <w:jc w:val="center"/>
    </w:pPr>
    <w:rPr>
      <w:b/>
      <w:u w:val="single"/>
    </w:rPr>
  </w:style>
  <w:style w:type="character" w:customStyle="1" w:styleId="EnteteMajCar">
    <w:name w:val="EnteteMaj Car"/>
    <w:basedOn w:val="DefaultParagraphFont"/>
    <w:link w:val="EnteteMaj"/>
    <w:uiPriority w:val="99"/>
    <w:locked/>
    <w:rsid w:val="00C0221C"/>
    <w:rPr>
      <w:rFonts w:ascii="Times New Roman" w:hAnsi="Times New Roman" w:cs="Times New Roman"/>
      <w:b/>
      <w:sz w:val="24"/>
      <w:u w:val="single"/>
    </w:rPr>
  </w:style>
  <w:style w:type="numbering" w:customStyle="1" w:styleId="ANA">
    <w:name w:val="ANA"/>
    <w:rsid w:val="00F30E43"/>
    <w:pPr>
      <w:numPr>
        <w:numId w:val="1"/>
      </w:numPr>
    </w:pPr>
  </w:style>
  <w:style w:type="numbering" w:customStyle="1" w:styleId="Style2">
    <w:name w:val="Style2"/>
    <w:rsid w:val="00F30E43"/>
    <w:pPr>
      <w:numPr>
        <w:numId w:val="9"/>
      </w:numPr>
    </w:pPr>
  </w:style>
  <w:style w:type="numbering" w:customStyle="1" w:styleId="Style1">
    <w:name w:val="Style1"/>
    <w:rsid w:val="00F30E43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0</Words>
  <Characters>5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Martine Lagrandeur</dc:creator>
  <cp:keywords/>
  <dc:description/>
  <cp:lastModifiedBy>Arkast</cp:lastModifiedBy>
  <cp:revision>2</cp:revision>
  <dcterms:created xsi:type="dcterms:W3CDTF">2011-11-18T18:24:00Z</dcterms:created>
  <dcterms:modified xsi:type="dcterms:W3CDTF">2011-11-18T18:24:00Z</dcterms:modified>
</cp:coreProperties>
</file>